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7EA9F" w14:textId="77777777" w:rsidR="00730D09" w:rsidRPr="00F23652" w:rsidRDefault="00F94EF2" w:rsidP="00A6656C">
      <w:pPr>
        <w:spacing w:before="100" w:beforeAutospacing="1" w:after="100" w:afterAutospacing="1" w:line="360" w:lineRule="auto"/>
        <w:jc w:val="center"/>
        <w:rPr>
          <w:b/>
          <w:sz w:val="36"/>
          <w:szCs w:val="36"/>
        </w:rPr>
      </w:pPr>
      <w:r w:rsidRPr="00F23652">
        <w:rPr>
          <w:b/>
          <w:sz w:val="36"/>
          <w:szCs w:val="36"/>
        </w:rPr>
        <w:t>Rahmen</w:t>
      </w:r>
      <w:r w:rsidR="001A75DF" w:rsidRPr="00F23652">
        <w:rPr>
          <w:b/>
          <w:sz w:val="36"/>
          <w:szCs w:val="36"/>
        </w:rPr>
        <w:t>vertrag</w:t>
      </w:r>
    </w:p>
    <w:p w14:paraId="24A0B90B" w14:textId="33DF77EC" w:rsidR="000420B3" w:rsidRDefault="00597BD9" w:rsidP="00F23652">
      <w:pPr>
        <w:spacing w:before="100" w:beforeAutospacing="1" w:after="100" w:afterAutospacing="1" w:line="360" w:lineRule="auto"/>
        <w:jc w:val="center"/>
        <w:rPr>
          <w:rFonts w:ascii="Calibri" w:hAnsi="Calibri" w:cs="Arial"/>
          <w:sz w:val="26"/>
          <w:szCs w:val="26"/>
        </w:rPr>
      </w:pPr>
      <w:r>
        <w:rPr>
          <w:rFonts w:ascii="Calibri" w:hAnsi="Calibri" w:cs="Arial"/>
          <w:sz w:val="26"/>
          <w:szCs w:val="26"/>
        </w:rPr>
        <w:t>für</w:t>
      </w:r>
    </w:p>
    <w:p w14:paraId="1F0872BA" w14:textId="2792B3A6" w:rsidR="00597BD9" w:rsidRPr="00597BD9" w:rsidRDefault="00597BD9" w:rsidP="00F23652">
      <w:pPr>
        <w:spacing w:before="100" w:beforeAutospacing="1" w:after="100" w:afterAutospacing="1" w:line="360" w:lineRule="auto"/>
        <w:jc w:val="center"/>
        <w:rPr>
          <w:b/>
          <w:sz w:val="36"/>
          <w:szCs w:val="36"/>
        </w:rPr>
      </w:pPr>
      <w:r w:rsidRPr="00597BD9">
        <w:rPr>
          <w:b/>
          <w:sz w:val="36"/>
          <w:szCs w:val="36"/>
        </w:rPr>
        <w:t xml:space="preserve">Installation </w:t>
      </w:r>
      <w:r>
        <w:rPr>
          <w:b/>
          <w:sz w:val="36"/>
          <w:szCs w:val="36"/>
        </w:rPr>
        <w:t xml:space="preserve">von Türkomponenten für </w:t>
      </w:r>
      <w:r w:rsidRPr="00597BD9">
        <w:rPr>
          <w:b/>
          <w:sz w:val="36"/>
          <w:szCs w:val="36"/>
        </w:rPr>
        <w:t>PAS (</w:t>
      </w:r>
      <w:proofErr w:type="spellStart"/>
      <w:r w:rsidRPr="00597BD9">
        <w:rPr>
          <w:b/>
          <w:sz w:val="36"/>
          <w:szCs w:val="36"/>
        </w:rPr>
        <w:t>Personnel</w:t>
      </w:r>
      <w:proofErr w:type="spellEnd"/>
      <w:r w:rsidRPr="00597BD9">
        <w:rPr>
          <w:b/>
          <w:sz w:val="36"/>
          <w:szCs w:val="36"/>
        </w:rPr>
        <w:t xml:space="preserve"> Access System)</w:t>
      </w:r>
      <w:r>
        <w:rPr>
          <w:b/>
          <w:sz w:val="36"/>
          <w:szCs w:val="36"/>
        </w:rPr>
        <w:t xml:space="preserve"> bei FAIR</w:t>
      </w:r>
    </w:p>
    <w:p w14:paraId="44E7A852" w14:textId="77777777" w:rsidR="00730D09" w:rsidRPr="001F2C08" w:rsidRDefault="001A75DF" w:rsidP="00F23652">
      <w:pPr>
        <w:spacing w:before="100" w:beforeAutospacing="1" w:after="100" w:afterAutospacing="1" w:line="360" w:lineRule="auto"/>
        <w:jc w:val="center"/>
        <w:rPr>
          <w:lang w:val="en-US"/>
        </w:rPr>
      </w:pPr>
      <w:proofErr w:type="spellStart"/>
      <w:r w:rsidRPr="001F2C08">
        <w:rPr>
          <w:lang w:val="en-US"/>
        </w:rPr>
        <w:t>z</w:t>
      </w:r>
      <w:r w:rsidR="00730D09" w:rsidRPr="001F2C08">
        <w:rPr>
          <w:lang w:val="en-US"/>
        </w:rPr>
        <w:t>wischen</w:t>
      </w:r>
      <w:proofErr w:type="spellEnd"/>
    </w:p>
    <w:p w14:paraId="06313D04" w14:textId="77777777" w:rsidR="007C1ABC" w:rsidRPr="001F2C08" w:rsidRDefault="007C1ABC" w:rsidP="007C1ABC">
      <w:pPr>
        <w:pStyle w:val="Listenabsatz"/>
        <w:spacing w:before="100" w:beforeAutospacing="1" w:after="100" w:afterAutospacing="1" w:line="360" w:lineRule="auto"/>
        <w:rPr>
          <w:lang w:val="en-US"/>
        </w:rPr>
      </w:pPr>
    </w:p>
    <w:p w14:paraId="29FE7328" w14:textId="77777777" w:rsidR="000420B3" w:rsidRPr="001F2C08" w:rsidRDefault="000420B3" w:rsidP="000420B3">
      <w:pPr>
        <w:pStyle w:val="Listenabsatz"/>
        <w:spacing w:before="100" w:beforeAutospacing="1" w:after="100" w:afterAutospacing="1" w:line="360" w:lineRule="auto"/>
        <w:ind w:left="502"/>
        <w:rPr>
          <w:lang w:val="en-US"/>
        </w:rPr>
      </w:pPr>
      <w:r w:rsidRPr="001F2C08">
        <w:rPr>
          <w:lang w:val="en-US"/>
        </w:rPr>
        <w:t>FAIR - Facility for Antiproton and Ion Research in Europe GmbH</w:t>
      </w:r>
    </w:p>
    <w:p w14:paraId="2194A1EC" w14:textId="77777777" w:rsidR="007C1ABC" w:rsidRDefault="007C1ABC" w:rsidP="000420B3">
      <w:pPr>
        <w:pStyle w:val="Listenabsatz"/>
        <w:spacing w:before="100" w:beforeAutospacing="1" w:after="100" w:afterAutospacing="1" w:line="360" w:lineRule="auto"/>
        <w:ind w:left="502"/>
      </w:pPr>
      <w:r>
        <w:t>Planckstraße 1</w:t>
      </w:r>
      <w:r>
        <w:br/>
        <w:t>64291 Darmstadt</w:t>
      </w:r>
    </w:p>
    <w:p w14:paraId="5E148CC9" w14:textId="77777777" w:rsidR="007C1ABC" w:rsidRDefault="007C1ABC" w:rsidP="007C1ABC">
      <w:pPr>
        <w:pStyle w:val="Listenabsatz"/>
        <w:spacing w:before="100" w:beforeAutospacing="1" w:after="100" w:afterAutospacing="1" w:line="360" w:lineRule="auto"/>
        <w:jc w:val="right"/>
      </w:pPr>
      <w:r>
        <w:t xml:space="preserve">- </w:t>
      </w:r>
      <w:r w:rsidRPr="001A75DF">
        <w:t xml:space="preserve">nachfolgend als </w:t>
      </w:r>
      <w:r w:rsidR="000420B3">
        <w:rPr>
          <w:b/>
        </w:rPr>
        <w:t>FAIR</w:t>
      </w:r>
      <w:r w:rsidRPr="001A75DF">
        <w:t xml:space="preserve"> </w:t>
      </w:r>
      <w:r w:rsidR="000B16E7">
        <w:t xml:space="preserve">bzw. </w:t>
      </w:r>
      <w:r w:rsidR="000B16E7" w:rsidRPr="000B16E7">
        <w:rPr>
          <w:b/>
        </w:rPr>
        <w:t>AG</w:t>
      </w:r>
      <w:r w:rsidR="000B16E7">
        <w:t xml:space="preserve"> </w:t>
      </w:r>
      <w:r w:rsidRPr="001A75DF">
        <w:t>bezeichnet</w:t>
      </w:r>
      <w:r>
        <w:t xml:space="preserve"> –</w:t>
      </w:r>
    </w:p>
    <w:p w14:paraId="5569E1BF" w14:textId="77777777" w:rsidR="00730D09" w:rsidRDefault="001A75DF" w:rsidP="00F23652">
      <w:pPr>
        <w:spacing w:before="100" w:beforeAutospacing="1" w:after="100" w:afterAutospacing="1" w:line="360" w:lineRule="auto"/>
        <w:jc w:val="center"/>
      </w:pPr>
      <w:r>
        <w:t>und</w:t>
      </w:r>
    </w:p>
    <w:p w14:paraId="5A063759" w14:textId="22149D64" w:rsidR="000B16E7" w:rsidRPr="003953D9" w:rsidRDefault="003953D9" w:rsidP="00FA645E">
      <w:pPr>
        <w:pStyle w:val="Listenabsatz"/>
        <w:spacing w:before="100" w:beforeAutospacing="1" w:after="100" w:afterAutospacing="1" w:line="360" w:lineRule="auto"/>
        <w:ind w:left="502"/>
        <w:rPr>
          <w:highlight w:val="yellow"/>
        </w:rPr>
      </w:pPr>
      <w:r w:rsidRPr="003953D9">
        <w:rPr>
          <w:highlight w:val="yellow"/>
        </w:rPr>
        <w:t>XXX</w:t>
      </w:r>
    </w:p>
    <w:p w14:paraId="2D98A620" w14:textId="2ADCD7B5" w:rsidR="00FA645E" w:rsidRPr="003953D9" w:rsidRDefault="003953D9" w:rsidP="00FA645E">
      <w:pPr>
        <w:pStyle w:val="Listenabsatz"/>
        <w:spacing w:before="100" w:beforeAutospacing="1" w:after="100" w:afterAutospacing="1" w:line="360" w:lineRule="auto"/>
        <w:ind w:left="502"/>
        <w:rPr>
          <w:highlight w:val="yellow"/>
          <w:lang w:val="en-US"/>
        </w:rPr>
      </w:pPr>
      <w:r w:rsidRPr="003953D9">
        <w:rPr>
          <w:highlight w:val="yellow"/>
        </w:rPr>
        <w:t>XXX</w:t>
      </w:r>
    </w:p>
    <w:p w14:paraId="7B46A327" w14:textId="4BBC9E59" w:rsidR="00FA645E" w:rsidRPr="00FA645E" w:rsidRDefault="003953D9" w:rsidP="00FA645E">
      <w:pPr>
        <w:pStyle w:val="Listenabsatz"/>
        <w:spacing w:before="100" w:beforeAutospacing="1" w:after="100" w:afterAutospacing="1" w:line="360" w:lineRule="auto"/>
        <w:ind w:left="502"/>
        <w:rPr>
          <w:lang w:val="en-US"/>
        </w:rPr>
      </w:pPr>
      <w:r w:rsidRPr="003953D9">
        <w:rPr>
          <w:highlight w:val="yellow"/>
          <w:lang w:val="en-US"/>
        </w:rPr>
        <w:t>XXX</w:t>
      </w:r>
    </w:p>
    <w:p w14:paraId="3B863ECE" w14:textId="77777777" w:rsidR="00730D09" w:rsidRPr="001A75DF" w:rsidRDefault="001A75DF" w:rsidP="00A6656C">
      <w:pPr>
        <w:pStyle w:val="Listenabsatz"/>
        <w:numPr>
          <w:ilvl w:val="0"/>
          <w:numId w:val="17"/>
        </w:numPr>
        <w:spacing w:before="100" w:beforeAutospacing="1" w:after="100" w:afterAutospacing="1" w:line="360" w:lineRule="auto"/>
        <w:jc w:val="right"/>
      </w:pPr>
      <w:r w:rsidRPr="001A75DF">
        <w:t xml:space="preserve">nachfolgend als </w:t>
      </w:r>
      <w:r w:rsidR="00F27B95">
        <w:rPr>
          <w:b/>
        </w:rPr>
        <w:t>AN</w:t>
      </w:r>
      <w:r w:rsidRPr="001A75DF">
        <w:t xml:space="preserve"> bezeichnet</w:t>
      </w:r>
      <w:r w:rsidR="00BD5834">
        <w:t xml:space="preserve"> -</w:t>
      </w:r>
    </w:p>
    <w:p w14:paraId="282426C6" w14:textId="77777777" w:rsidR="00F23652" w:rsidRDefault="00F23652">
      <w:pPr>
        <w:rPr>
          <w:b/>
          <w:szCs w:val="22"/>
        </w:rPr>
      </w:pPr>
      <w:r>
        <w:rPr>
          <w:b/>
          <w:szCs w:val="22"/>
        </w:rPr>
        <w:br w:type="page"/>
      </w:r>
    </w:p>
    <w:p w14:paraId="0DF04DC7" w14:textId="77777777" w:rsidR="00730D09" w:rsidRPr="00B23B06" w:rsidRDefault="001A75DF" w:rsidP="00D63A24">
      <w:pPr>
        <w:spacing w:before="100" w:beforeAutospacing="1" w:after="100" w:afterAutospacing="1"/>
        <w:jc w:val="center"/>
        <w:rPr>
          <w:b/>
          <w:szCs w:val="22"/>
        </w:rPr>
      </w:pPr>
      <w:r>
        <w:rPr>
          <w:b/>
          <w:szCs w:val="22"/>
        </w:rPr>
        <w:lastRenderedPageBreak/>
        <w:t xml:space="preserve">§ 1 </w:t>
      </w:r>
      <w:r w:rsidR="007B5731">
        <w:rPr>
          <w:b/>
          <w:szCs w:val="22"/>
        </w:rPr>
        <w:t>Rahmenv</w:t>
      </w:r>
      <w:r>
        <w:rPr>
          <w:b/>
          <w:szCs w:val="22"/>
        </w:rPr>
        <w:t>ertr</w:t>
      </w:r>
      <w:r w:rsidR="00374718">
        <w:rPr>
          <w:b/>
          <w:szCs w:val="22"/>
        </w:rPr>
        <w:t>ags</w:t>
      </w:r>
      <w:r>
        <w:rPr>
          <w:b/>
          <w:szCs w:val="22"/>
        </w:rPr>
        <w:t>gegenstand</w:t>
      </w:r>
    </w:p>
    <w:p w14:paraId="56E48895" w14:textId="2DAE1944" w:rsidR="007D7FEA" w:rsidRDefault="00612DBD" w:rsidP="00CC2570">
      <w:pPr>
        <w:rPr>
          <w:szCs w:val="22"/>
        </w:rPr>
      </w:pPr>
      <w:r w:rsidRPr="0012435B">
        <w:rPr>
          <w:szCs w:val="22"/>
        </w:rPr>
        <w:t xml:space="preserve">Gegenstand des vorliegenden </w:t>
      </w:r>
      <w:r w:rsidR="007B5731">
        <w:rPr>
          <w:szCs w:val="22"/>
        </w:rPr>
        <w:t>Rahmenv</w:t>
      </w:r>
      <w:r w:rsidR="007B5731" w:rsidRPr="0012435B">
        <w:rPr>
          <w:szCs w:val="22"/>
        </w:rPr>
        <w:t xml:space="preserve">ertrags </w:t>
      </w:r>
      <w:r w:rsidR="00597BD9">
        <w:rPr>
          <w:szCs w:val="22"/>
        </w:rPr>
        <w:t xml:space="preserve">ist die </w:t>
      </w:r>
      <w:r w:rsidR="00597BD9">
        <w:rPr>
          <w:rStyle w:val="outputdata"/>
        </w:rPr>
        <w:t>Installation von Türkomponenten für PAS (</w:t>
      </w:r>
      <w:proofErr w:type="spellStart"/>
      <w:r w:rsidR="00597BD9">
        <w:rPr>
          <w:rStyle w:val="outputdata"/>
        </w:rPr>
        <w:t>Personnel</w:t>
      </w:r>
      <w:proofErr w:type="spellEnd"/>
      <w:r w:rsidR="00597BD9">
        <w:rPr>
          <w:rStyle w:val="outputdata"/>
        </w:rPr>
        <w:t xml:space="preserve"> Access System)</w:t>
      </w:r>
      <w:r w:rsidR="000420B3" w:rsidRPr="00E6001F">
        <w:rPr>
          <w:szCs w:val="22"/>
        </w:rPr>
        <w:t xml:space="preserve"> </w:t>
      </w:r>
      <w:r w:rsidR="003953D9">
        <w:rPr>
          <w:szCs w:val="22"/>
        </w:rPr>
        <w:t xml:space="preserve">- </w:t>
      </w:r>
      <w:r w:rsidR="0012435B" w:rsidRPr="0012435B">
        <w:rPr>
          <w:szCs w:val="22"/>
        </w:rPr>
        <w:t>nach entsprechendem Abruf</w:t>
      </w:r>
      <w:r w:rsidR="007D7FEA">
        <w:rPr>
          <w:szCs w:val="22"/>
        </w:rPr>
        <w:t xml:space="preserve"> g</w:t>
      </w:r>
      <w:r w:rsidR="00E6001F">
        <w:rPr>
          <w:szCs w:val="22"/>
        </w:rPr>
        <w:t xml:space="preserve">em. Leistungsbeschreibung vom </w:t>
      </w:r>
      <w:r w:rsidR="00597BD9">
        <w:rPr>
          <w:szCs w:val="22"/>
        </w:rPr>
        <w:t>2</w:t>
      </w:r>
      <w:r w:rsidR="003953D9">
        <w:rPr>
          <w:szCs w:val="22"/>
        </w:rPr>
        <w:t>2</w:t>
      </w:r>
      <w:r w:rsidR="00E6001F">
        <w:rPr>
          <w:szCs w:val="22"/>
        </w:rPr>
        <w:t>.</w:t>
      </w:r>
      <w:r w:rsidR="00CC2570">
        <w:rPr>
          <w:szCs w:val="22"/>
        </w:rPr>
        <w:t>0</w:t>
      </w:r>
      <w:r w:rsidR="00597BD9">
        <w:rPr>
          <w:szCs w:val="22"/>
        </w:rPr>
        <w:t>6</w:t>
      </w:r>
      <w:r w:rsidR="007D7FEA">
        <w:rPr>
          <w:szCs w:val="22"/>
        </w:rPr>
        <w:t>.202</w:t>
      </w:r>
      <w:r w:rsidR="00597BD9">
        <w:rPr>
          <w:szCs w:val="22"/>
        </w:rPr>
        <w:t>6</w:t>
      </w:r>
      <w:r w:rsidRPr="0012435B">
        <w:rPr>
          <w:szCs w:val="22"/>
        </w:rPr>
        <w:t>.</w:t>
      </w:r>
      <w:r w:rsidR="007D7FEA">
        <w:rPr>
          <w:szCs w:val="22"/>
        </w:rPr>
        <w:t xml:space="preserve"> </w:t>
      </w:r>
    </w:p>
    <w:p w14:paraId="61A0D383" w14:textId="77777777" w:rsidR="00CC2570" w:rsidRPr="00CC2570" w:rsidRDefault="00CC2570" w:rsidP="00CC2570">
      <w:pPr>
        <w:rPr>
          <w:rFonts w:ascii="Times New Roman" w:hAnsi="Times New Roman"/>
          <w:sz w:val="24"/>
          <w:szCs w:val="24"/>
          <w:lang w:eastAsia="zh-CN"/>
        </w:rPr>
      </w:pPr>
    </w:p>
    <w:p w14:paraId="1858AC4D" w14:textId="77777777" w:rsidR="00730D09" w:rsidRDefault="003C58EE" w:rsidP="008D544A">
      <w:pPr>
        <w:spacing w:before="100" w:beforeAutospacing="1" w:after="100" w:afterAutospacing="1" w:line="276" w:lineRule="auto"/>
        <w:jc w:val="center"/>
        <w:rPr>
          <w:b/>
          <w:szCs w:val="22"/>
        </w:rPr>
      </w:pPr>
      <w:r>
        <w:rPr>
          <w:b/>
          <w:szCs w:val="22"/>
        </w:rPr>
        <w:t xml:space="preserve">§ 2 </w:t>
      </w:r>
      <w:r w:rsidR="00730D09" w:rsidRPr="003C58EE">
        <w:rPr>
          <w:b/>
          <w:szCs w:val="22"/>
        </w:rPr>
        <w:t xml:space="preserve">Bestandteile dieses </w:t>
      </w:r>
      <w:r w:rsidR="007B5731">
        <w:rPr>
          <w:b/>
          <w:szCs w:val="22"/>
        </w:rPr>
        <w:t>Rahmenv</w:t>
      </w:r>
      <w:r w:rsidR="007B5731" w:rsidRPr="003C58EE">
        <w:rPr>
          <w:b/>
          <w:szCs w:val="22"/>
        </w:rPr>
        <w:t>ertrages</w:t>
      </w:r>
    </w:p>
    <w:p w14:paraId="1CD6B63B" w14:textId="77777777" w:rsidR="003C58EE" w:rsidRPr="003C58EE" w:rsidRDefault="003C58EE" w:rsidP="005C67F3">
      <w:pPr>
        <w:spacing w:before="100" w:beforeAutospacing="1" w:after="100" w:afterAutospacing="1" w:line="276" w:lineRule="auto"/>
        <w:jc w:val="both"/>
      </w:pPr>
      <w:r w:rsidRPr="003C58EE">
        <w:t>Die Bestandteile dieses Vertrags sind</w:t>
      </w:r>
      <w:r w:rsidR="00CB65BA">
        <w:t>, und zwar in der beschriebenen Reihenfolge, die gleichzeitig eine Geltungsrangfolge bildet</w:t>
      </w:r>
      <w:r>
        <w:t>:</w:t>
      </w:r>
    </w:p>
    <w:p w14:paraId="7419A802" w14:textId="454BDBA7" w:rsidR="00E6001F" w:rsidRPr="003953D9" w:rsidRDefault="00E6001F" w:rsidP="00E6001F">
      <w:pPr>
        <w:pStyle w:val="Aufzhlungszeichen"/>
        <w:numPr>
          <w:ilvl w:val="0"/>
          <w:numId w:val="42"/>
        </w:numPr>
        <w:ind w:left="720"/>
        <w:rPr>
          <w:rFonts w:cs="Arial"/>
          <w:sz w:val="22"/>
          <w:szCs w:val="22"/>
        </w:rPr>
      </w:pPr>
      <w:r w:rsidRPr="003953D9">
        <w:rPr>
          <w:rFonts w:cs="Arial"/>
          <w:sz w:val="22"/>
          <w:szCs w:val="22"/>
        </w:rPr>
        <w:t xml:space="preserve">dieser Rahmenvertrag vom </w:t>
      </w:r>
      <w:r w:rsidR="00597BD9">
        <w:rPr>
          <w:rFonts w:cs="Arial"/>
          <w:sz w:val="22"/>
          <w:szCs w:val="22"/>
        </w:rPr>
        <w:t>15</w:t>
      </w:r>
      <w:r w:rsidRPr="003953D9">
        <w:rPr>
          <w:rFonts w:cs="Arial"/>
          <w:sz w:val="22"/>
          <w:szCs w:val="22"/>
        </w:rPr>
        <w:t>.0</w:t>
      </w:r>
      <w:r w:rsidR="00597BD9">
        <w:rPr>
          <w:rFonts w:cs="Arial"/>
          <w:sz w:val="22"/>
          <w:szCs w:val="22"/>
        </w:rPr>
        <w:t>7</w:t>
      </w:r>
      <w:r w:rsidRPr="003953D9">
        <w:rPr>
          <w:rFonts w:cs="Arial"/>
          <w:sz w:val="22"/>
          <w:szCs w:val="22"/>
        </w:rPr>
        <w:t>.202</w:t>
      </w:r>
      <w:r w:rsidR="00597BD9">
        <w:rPr>
          <w:rFonts w:cs="Arial"/>
          <w:sz w:val="22"/>
          <w:szCs w:val="22"/>
        </w:rPr>
        <w:t xml:space="preserve">6 </w:t>
      </w:r>
    </w:p>
    <w:p w14:paraId="42D30F22" w14:textId="3C17B2C9" w:rsidR="003953D9" w:rsidRPr="003953D9" w:rsidRDefault="00E6001F" w:rsidP="003953D9">
      <w:pPr>
        <w:pStyle w:val="Aufzhlungszeichen"/>
        <w:numPr>
          <w:ilvl w:val="0"/>
          <w:numId w:val="42"/>
        </w:numPr>
        <w:ind w:left="720"/>
        <w:rPr>
          <w:rFonts w:cs="Arial"/>
          <w:sz w:val="22"/>
          <w:szCs w:val="22"/>
        </w:rPr>
      </w:pPr>
      <w:r w:rsidRPr="003953D9">
        <w:rPr>
          <w:rFonts w:cs="Arial"/>
          <w:sz w:val="22"/>
          <w:szCs w:val="22"/>
        </w:rPr>
        <w:t xml:space="preserve">Leistungsbeschreibung vom </w:t>
      </w:r>
      <w:r w:rsidR="00597BD9">
        <w:rPr>
          <w:rFonts w:cs="Arial"/>
          <w:sz w:val="22"/>
          <w:szCs w:val="22"/>
        </w:rPr>
        <w:t>2</w:t>
      </w:r>
      <w:r w:rsidR="003953D9" w:rsidRPr="003953D9">
        <w:rPr>
          <w:rFonts w:cs="Arial"/>
          <w:sz w:val="22"/>
          <w:szCs w:val="22"/>
        </w:rPr>
        <w:t>2</w:t>
      </w:r>
      <w:r w:rsidRPr="003953D9">
        <w:rPr>
          <w:rFonts w:cs="Arial"/>
          <w:sz w:val="22"/>
          <w:szCs w:val="22"/>
        </w:rPr>
        <w:t>.</w:t>
      </w:r>
      <w:r w:rsidR="00CC2570" w:rsidRPr="003953D9">
        <w:rPr>
          <w:rFonts w:cs="Arial"/>
          <w:sz w:val="22"/>
          <w:szCs w:val="22"/>
        </w:rPr>
        <w:t>0</w:t>
      </w:r>
      <w:r w:rsidR="00597BD9">
        <w:rPr>
          <w:rFonts w:cs="Arial"/>
          <w:sz w:val="22"/>
          <w:szCs w:val="22"/>
        </w:rPr>
        <w:t>6</w:t>
      </w:r>
      <w:r w:rsidRPr="003953D9">
        <w:rPr>
          <w:rFonts w:cs="Arial"/>
          <w:sz w:val="22"/>
          <w:szCs w:val="22"/>
        </w:rPr>
        <w:t>.202</w:t>
      </w:r>
      <w:r w:rsidR="00597BD9">
        <w:rPr>
          <w:rFonts w:cs="Arial"/>
          <w:sz w:val="22"/>
          <w:szCs w:val="22"/>
        </w:rPr>
        <w:t>6 inkl. dessen Anlagen</w:t>
      </w:r>
      <w:r w:rsidR="00CC2570" w:rsidRPr="003953D9">
        <w:rPr>
          <w:rFonts w:cs="Arial"/>
          <w:sz w:val="22"/>
          <w:szCs w:val="22"/>
        </w:rPr>
        <w:t xml:space="preserve"> -</w:t>
      </w:r>
      <w:r w:rsidRPr="003953D9">
        <w:rPr>
          <w:rFonts w:cs="Arial"/>
          <w:sz w:val="22"/>
          <w:szCs w:val="22"/>
        </w:rPr>
        <w:t xml:space="preserve"> </w:t>
      </w:r>
      <w:r w:rsidR="00597BD9" w:rsidRPr="00597BD9">
        <w:rPr>
          <w:rFonts w:cs="Arial"/>
          <w:sz w:val="22"/>
          <w:szCs w:val="22"/>
        </w:rPr>
        <w:t>F-OS-RPP-de-T_0004_Installation_PAS-V001</w:t>
      </w:r>
    </w:p>
    <w:p w14:paraId="23208D76" w14:textId="6403C3CC" w:rsidR="00E6001F" w:rsidRPr="003953D9" w:rsidRDefault="003953D9" w:rsidP="000F5596">
      <w:pPr>
        <w:pStyle w:val="Aufzhlungszeichen"/>
        <w:numPr>
          <w:ilvl w:val="0"/>
          <w:numId w:val="42"/>
        </w:numPr>
        <w:ind w:left="720"/>
        <w:rPr>
          <w:rFonts w:cs="Arial"/>
          <w:sz w:val="22"/>
          <w:szCs w:val="22"/>
        </w:rPr>
      </w:pPr>
      <w:r w:rsidRPr="003953D9">
        <w:rPr>
          <w:rFonts w:cs="Arial"/>
          <w:sz w:val="22"/>
          <w:szCs w:val="22"/>
        </w:rPr>
        <w:t>Angeb</w:t>
      </w:r>
      <w:r w:rsidR="00E6001F" w:rsidRPr="003953D9">
        <w:rPr>
          <w:rFonts w:cs="Arial"/>
          <w:sz w:val="22"/>
          <w:szCs w:val="22"/>
        </w:rPr>
        <w:t>ot</w:t>
      </w:r>
      <w:r w:rsidR="00D4368A">
        <w:rPr>
          <w:rFonts w:cs="Arial"/>
          <w:sz w:val="22"/>
          <w:szCs w:val="22"/>
        </w:rPr>
        <w:t>sformblatt, Preisblatt</w:t>
      </w:r>
      <w:r w:rsidR="00E6001F" w:rsidRPr="003953D9">
        <w:rPr>
          <w:rFonts w:cs="Arial"/>
          <w:sz w:val="22"/>
          <w:szCs w:val="22"/>
        </w:rPr>
        <w:t xml:space="preserve"> vom </w:t>
      </w:r>
      <w:r w:rsidRPr="003953D9">
        <w:rPr>
          <w:rFonts w:cs="Arial"/>
          <w:sz w:val="22"/>
          <w:szCs w:val="22"/>
          <w:highlight w:val="yellow"/>
        </w:rPr>
        <w:t>XX</w:t>
      </w:r>
      <w:r w:rsidR="00FA645E" w:rsidRPr="003953D9">
        <w:rPr>
          <w:rFonts w:cs="Arial"/>
          <w:sz w:val="22"/>
          <w:szCs w:val="22"/>
          <w:highlight w:val="yellow"/>
        </w:rPr>
        <w:t>.</w:t>
      </w:r>
      <w:r w:rsidRPr="003953D9">
        <w:rPr>
          <w:rFonts w:cs="Arial"/>
          <w:sz w:val="22"/>
          <w:szCs w:val="22"/>
          <w:highlight w:val="yellow"/>
        </w:rPr>
        <w:t>XX</w:t>
      </w:r>
      <w:r w:rsidR="00FA645E" w:rsidRPr="003953D9">
        <w:rPr>
          <w:rFonts w:cs="Arial"/>
          <w:sz w:val="22"/>
          <w:szCs w:val="22"/>
          <w:highlight w:val="yellow"/>
        </w:rPr>
        <w:t>.202</w:t>
      </w:r>
      <w:r w:rsidR="00D503CC">
        <w:rPr>
          <w:rFonts w:cs="Arial"/>
          <w:sz w:val="22"/>
          <w:szCs w:val="22"/>
        </w:rPr>
        <w:t>6</w:t>
      </w:r>
    </w:p>
    <w:p w14:paraId="32DFAF46" w14:textId="5DF6BBD1" w:rsidR="00E6001F" w:rsidRPr="003953D9" w:rsidRDefault="00E6001F" w:rsidP="000F5596">
      <w:pPr>
        <w:pStyle w:val="Aufzhlungszeichen"/>
        <w:numPr>
          <w:ilvl w:val="0"/>
          <w:numId w:val="42"/>
        </w:numPr>
        <w:ind w:left="720"/>
        <w:rPr>
          <w:rFonts w:cs="Arial"/>
          <w:sz w:val="22"/>
          <w:szCs w:val="22"/>
        </w:rPr>
      </w:pPr>
      <w:r w:rsidRPr="003953D9">
        <w:rPr>
          <w:rFonts w:cs="Arial"/>
          <w:sz w:val="22"/>
          <w:szCs w:val="22"/>
        </w:rPr>
        <w:t>Protokolle von Aufklärungsgesprächen, sofern solche stattgefunden haben</w:t>
      </w:r>
    </w:p>
    <w:p w14:paraId="4A53EE3D" w14:textId="77777777" w:rsidR="00A36741" w:rsidRPr="003953D9" w:rsidRDefault="00E6001F" w:rsidP="00A36741">
      <w:pPr>
        <w:pStyle w:val="Aufzhlungszeichen"/>
        <w:numPr>
          <w:ilvl w:val="0"/>
          <w:numId w:val="42"/>
        </w:numPr>
        <w:ind w:left="720"/>
        <w:rPr>
          <w:rFonts w:cs="Arial"/>
          <w:sz w:val="22"/>
          <w:szCs w:val="22"/>
        </w:rPr>
      </w:pPr>
      <w:r w:rsidRPr="003953D9">
        <w:rPr>
          <w:rFonts w:cs="Arial"/>
          <w:sz w:val="22"/>
          <w:szCs w:val="22"/>
        </w:rPr>
        <w:t>Erläuterungen zum Angebot</w:t>
      </w:r>
    </w:p>
    <w:p w14:paraId="10E783E3" w14:textId="0B845723" w:rsidR="004A667A" w:rsidRDefault="00E6001F" w:rsidP="00A36741">
      <w:pPr>
        <w:pStyle w:val="Aufzhlungszeichen"/>
        <w:numPr>
          <w:ilvl w:val="0"/>
          <w:numId w:val="42"/>
        </w:numPr>
        <w:ind w:left="720"/>
        <w:rPr>
          <w:rFonts w:cs="Arial"/>
          <w:sz w:val="22"/>
          <w:szCs w:val="22"/>
        </w:rPr>
      </w:pPr>
      <w:r w:rsidRPr="003953D9">
        <w:rPr>
          <w:rFonts w:cs="Arial"/>
          <w:sz w:val="22"/>
          <w:szCs w:val="22"/>
        </w:rPr>
        <w:t>Allgemeine Vertragsbedingungen für die Ausführung von Leistungen (VOL/B) – Fassung 2003</w:t>
      </w:r>
    </w:p>
    <w:p w14:paraId="6F0FA3E4" w14:textId="460F5B49" w:rsidR="001F2C08" w:rsidRPr="003953D9" w:rsidRDefault="001F2C08" w:rsidP="00A36741">
      <w:pPr>
        <w:pStyle w:val="Aufzhlungszeichen"/>
        <w:numPr>
          <w:ilvl w:val="0"/>
          <w:numId w:val="42"/>
        </w:numPr>
        <w:ind w:left="720"/>
        <w:rPr>
          <w:rFonts w:cs="Arial"/>
          <w:sz w:val="22"/>
          <w:szCs w:val="22"/>
        </w:rPr>
      </w:pPr>
      <w:r w:rsidRPr="001F2C08">
        <w:rPr>
          <w:rFonts w:cs="Arial"/>
          <w:sz w:val="22"/>
          <w:szCs w:val="22"/>
        </w:rPr>
        <w:t>Besondere Vertragsbedingungen nach dem Bundestariftreuegesetz</w:t>
      </w:r>
    </w:p>
    <w:p w14:paraId="5A8251B1" w14:textId="77777777" w:rsidR="008830E3" w:rsidRPr="008830E3" w:rsidRDefault="008830E3" w:rsidP="008830E3">
      <w:pPr>
        <w:jc w:val="both"/>
      </w:pPr>
    </w:p>
    <w:p w14:paraId="5484EA96" w14:textId="77777777" w:rsidR="00730D09" w:rsidRDefault="00730D09" w:rsidP="00514BC2">
      <w:pPr>
        <w:spacing w:before="100" w:beforeAutospacing="1" w:after="100" w:afterAutospacing="1" w:line="276" w:lineRule="auto"/>
        <w:jc w:val="center"/>
        <w:rPr>
          <w:b/>
        </w:rPr>
      </w:pPr>
      <w:r>
        <w:rPr>
          <w:b/>
        </w:rPr>
        <w:t xml:space="preserve">§ </w:t>
      </w:r>
      <w:r w:rsidR="004A667A">
        <w:rPr>
          <w:b/>
        </w:rPr>
        <w:t>3</w:t>
      </w:r>
      <w:r>
        <w:rPr>
          <w:b/>
        </w:rPr>
        <w:t xml:space="preserve"> Leistungen des </w:t>
      </w:r>
      <w:r w:rsidR="00F27B95">
        <w:rPr>
          <w:b/>
        </w:rPr>
        <w:t>AN</w:t>
      </w:r>
    </w:p>
    <w:p w14:paraId="0A285CEE" w14:textId="77777777" w:rsidR="00F05441" w:rsidRDefault="007D7FEA" w:rsidP="005B1C3D">
      <w:pPr>
        <w:pStyle w:val="Listenabsatz"/>
        <w:numPr>
          <w:ilvl w:val="0"/>
          <w:numId w:val="22"/>
        </w:numPr>
        <w:spacing w:before="100" w:beforeAutospacing="1" w:after="100" w:afterAutospacing="1" w:line="276" w:lineRule="auto"/>
        <w:ind w:left="426" w:hanging="426"/>
        <w:jc w:val="both"/>
      </w:pPr>
      <w:r>
        <w:t xml:space="preserve">Auftraggeber (AG) </w:t>
      </w:r>
      <w:r w:rsidR="00F05441">
        <w:t>und Vertragspa</w:t>
      </w:r>
      <w:r w:rsidR="000B16E7">
        <w:t>rtner d</w:t>
      </w:r>
      <w:r w:rsidR="00A36741">
        <w:t>ieses Rahmenvertrags ist die FAIR</w:t>
      </w:r>
      <w:r w:rsidR="00F05441">
        <w:t xml:space="preserve"> GmbH. Sie </w:t>
      </w:r>
      <w:r w:rsidR="000B16E7">
        <w:t xml:space="preserve">ist </w:t>
      </w:r>
      <w:r w:rsidR="00F05441">
        <w:t>berechtigt, Leistungen beim AN mittels eines Einzelabrufs zu beauftragen.</w:t>
      </w:r>
    </w:p>
    <w:p w14:paraId="4981C12B" w14:textId="77777777" w:rsidR="00F05441" w:rsidRDefault="00F05441" w:rsidP="005B1C3D">
      <w:pPr>
        <w:pStyle w:val="Listenabsatz"/>
        <w:spacing w:before="100" w:beforeAutospacing="1" w:after="100" w:afterAutospacing="1" w:line="276" w:lineRule="auto"/>
        <w:ind w:left="426" w:hanging="426"/>
        <w:jc w:val="both"/>
      </w:pPr>
    </w:p>
    <w:p w14:paraId="11DC7CFE" w14:textId="70E9CECC" w:rsidR="00F05441" w:rsidRDefault="000B16E7" w:rsidP="00877960">
      <w:pPr>
        <w:pStyle w:val="Listenabsatz"/>
        <w:numPr>
          <w:ilvl w:val="0"/>
          <w:numId w:val="22"/>
        </w:numPr>
        <w:tabs>
          <w:tab w:val="left" w:pos="426"/>
        </w:tabs>
        <w:spacing w:before="100" w:beforeAutospacing="1" w:after="100" w:afterAutospacing="1" w:line="276" w:lineRule="auto"/>
        <w:ind w:left="426" w:hanging="426"/>
        <w:jc w:val="both"/>
      </w:pPr>
      <w:r>
        <w:t xml:space="preserve">Der </w:t>
      </w:r>
      <w:r w:rsidR="00F05441">
        <w:t xml:space="preserve">AG kann Einzelabrufe </w:t>
      </w:r>
      <w:r w:rsidR="00F05441" w:rsidRPr="00514BC2">
        <w:t xml:space="preserve">während der Vertragslaufzeit </w:t>
      </w:r>
      <w:r w:rsidR="00F05441">
        <w:t xml:space="preserve">platzieren. Der AG kann den Einzelabruf aus sachlichem Grund einseitig beenden. Ein sachlicher Grund </w:t>
      </w:r>
      <w:r>
        <w:t>liegt zum Beispiel vor, wenn d</w:t>
      </w:r>
      <w:r w:rsidR="003953D9">
        <w:t xml:space="preserve">as </w:t>
      </w:r>
      <w:r w:rsidR="008403D8">
        <w:t>U</w:t>
      </w:r>
      <w:r w:rsidR="003953D9">
        <w:t>nternehmen</w:t>
      </w:r>
      <w:r w:rsidR="00F05441">
        <w:t xml:space="preserve"> keinen hinreichenden Beitrag zum </w:t>
      </w:r>
      <w:r>
        <w:t>Projekterfolg leistet</w:t>
      </w:r>
      <w:r w:rsidR="00F05441">
        <w:t xml:space="preserve"> oder nicht hinreichend über die erforderlichen Qualifikatio</w:t>
      </w:r>
      <w:r w:rsidR="007E424E">
        <w:t>nen und Berufserfahrung verfügt</w:t>
      </w:r>
      <w:r w:rsidR="00F05441">
        <w:t xml:space="preserve">, die für eine effiziente und erfolgreiche Erfüllung der Aufgaben gemäß § 1 erforderlich sind. </w:t>
      </w:r>
    </w:p>
    <w:p w14:paraId="52B3E51A" w14:textId="77777777" w:rsidR="00F05441" w:rsidRDefault="00F05441" w:rsidP="005B1C3D">
      <w:pPr>
        <w:pStyle w:val="Listenabsatz"/>
        <w:ind w:left="426" w:hanging="426"/>
      </w:pPr>
    </w:p>
    <w:p w14:paraId="5A690590" w14:textId="491E7BAD" w:rsidR="00EB5E3E" w:rsidRDefault="00730D09" w:rsidP="005B1C3D">
      <w:pPr>
        <w:pStyle w:val="Listenabsatz"/>
        <w:numPr>
          <w:ilvl w:val="0"/>
          <w:numId w:val="22"/>
        </w:numPr>
        <w:spacing w:before="100" w:beforeAutospacing="1" w:after="100" w:afterAutospacing="1" w:line="276" w:lineRule="auto"/>
        <w:ind w:left="426" w:hanging="426"/>
        <w:jc w:val="both"/>
      </w:pPr>
      <w:r>
        <w:t>Zur Erfüllung de</w:t>
      </w:r>
      <w:r w:rsidR="00287243">
        <w:t>r in § 1 genannten Aufgaben hat</w:t>
      </w:r>
      <w:r>
        <w:t xml:space="preserve"> der </w:t>
      </w:r>
      <w:r w:rsidR="00F27B95">
        <w:t>AN</w:t>
      </w:r>
      <w:r w:rsidR="00FF3704">
        <w:t xml:space="preserve"> </w:t>
      </w:r>
      <w:r w:rsidR="0012435B">
        <w:t>nach Einzel</w:t>
      </w:r>
      <w:r w:rsidR="00882F21">
        <w:softHyphen/>
      </w:r>
      <w:r w:rsidR="0012435B">
        <w:t xml:space="preserve">abruf </w:t>
      </w:r>
      <w:r w:rsidR="00287243">
        <w:t>durch den AG</w:t>
      </w:r>
      <w:r w:rsidR="00EB5E3E">
        <w:t xml:space="preserve"> </w:t>
      </w:r>
      <w:r w:rsidR="00287243">
        <w:t>die Leistungen,</w:t>
      </w:r>
      <w:r w:rsidR="00DF682B">
        <w:t xml:space="preserve"> die </w:t>
      </w:r>
      <w:r w:rsidR="00287243">
        <w:t xml:space="preserve">insbesondere </w:t>
      </w:r>
      <w:r w:rsidR="00DF682B">
        <w:t xml:space="preserve">in der </w:t>
      </w:r>
      <w:r w:rsidR="00DF682B" w:rsidRPr="00514BC2">
        <w:t>Leistungsbeschreibung (</w:t>
      </w:r>
      <w:r w:rsidR="007646DE">
        <w:rPr>
          <w:b/>
        </w:rPr>
        <w:t>Vertragsbestandteil</w:t>
      </w:r>
      <w:r w:rsidR="00B54E28" w:rsidRPr="0073483B">
        <w:rPr>
          <w:b/>
        </w:rPr>
        <w:t xml:space="preserve"> </w:t>
      </w:r>
      <w:r w:rsidR="00956EAC">
        <w:rPr>
          <w:b/>
        </w:rPr>
        <w:t>b</w:t>
      </w:r>
      <w:r w:rsidR="00DF682B" w:rsidRPr="00514BC2">
        <w:t>)</w:t>
      </w:r>
      <w:r w:rsidR="00287243">
        <w:t xml:space="preserve"> </w:t>
      </w:r>
      <w:r w:rsidR="0073483B">
        <w:t>aufgeführt sind, durchführen.</w:t>
      </w:r>
    </w:p>
    <w:p w14:paraId="0A074D77" w14:textId="77777777" w:rsidR="00556EE4" w:rsidRDefault="00556EE4" w:rsidP="005B1C3D">
      <w:pPr>
        <w:pStyle w:val="Listenabsatz"/>
        <w:ind w:left="426" w:hanging="426"/>
      </w:pPr>
    </w:p>
    <w:p w14:paraId="55339423" w14:textId="77777777" w:rsidR="00013166" w:rsidRDefault="00F22576" w:rsidP="005B1C3D">
      <w:pPr>
        <w:pStyle w:val="Listenabsatz"/>
        <w:numPr>
          <w:ilvl w:val="0"/>
          <w:numId w:val="22"/>
        </w:numPr>
        <w:spacing w:before="100" w:beforeAutospacing="1" w:after="100" w:afterAutospacing="1" w:line="276" w:lineRule="auto"/>
        <w:ind w:left="426" w:hanging="426"/>
        <w:jc w:val="both"/>
      </w:pPr>
      <w:r>
        <w:t xml:space="preserve">Für die Einhaltung der </w:t>
      </w:r>
      <w:r w:rsidR="007646DE">
        <w:t xml:space="preserve">kontinuierlich gleichhohen Prüfqualität </w:t>
      </w:r>
      <w:r w:rsidR="00FB20CE">
        <w:t xml:space="preserve">stellt der AN </w:t>
      </w:r>
      <w:r>
        <w:t xml:space="preserve">nur durch </w:t>
      </w:r>
      <w:r w:rsidR="00A36741">
        <w:t>FAIR</w:t>
      </w:r>
      <w:r>
        <w:t xml:space="preserve"> vorab eingewiesene</w:t>
      </w:r>
      <w:r w:rsidR="00FB20CE">
        <w:t xml:space="preserve"> Mitarbeiter </w:t>
      </w:r>
      <w:r w:rsidR="007646DE">
        <w:t xml:space="preserve">für die </w:t>
      </w:r>
      <w:r w:rsidR="00A36741">
        <w:t>Dienstleistung</w:t>
      </w:r>
      <w:r w:rsidR="007646DE">
        <w:t xml:space="preserve"> </w:t>
      </w:r>
      <w:r w:rsidR="00FB20CE">
        <w:t>zur Verfügung (gleichbleibende Ansprechpartner und Bearbeiter für den jeweiligen AG)</w:t>
      </w:r>
      <w:r>
        <w:t>.</w:t>
      </w:r>
    </w:p>
    <w:p w14:paraId="36C6EE9D" w14:textId="77777777" w:rsidR="004C73D3" w:rsidRDefault="004C73D3" w:rsidP="004C73D3">
      <w:pPr>
        <w:pStyle w:val="Listenabsatz"/>
        <w:spacing w:before="100" w:beforeAutospacing="1" w:after="100" w:afterAutospacing="1" w:line="276" w:lineRule="auto"/>
        <w:ind w:left="426"/>
        <w:jc w:val="both"/>
      </w:pPr>
    </w:p>
    <w:p w14:paraId="08BCC618" w14:textId="018B6F76" w:rsidR="00674572" w:rsidRDefault="00D76490" w:rsidP="00674572">
      <w:pPr>
        <w:pStyle w:val="Listenabsatz"/>
        <w:numPr>
          <w:ilvl w:val="0"/>
          <w:numId w:val="22"/>
        </w:numPr>
        <w:spacing w:before="100" w:beforeAutospacing="1" w:after="100" w:afterAutospacing="1" w:line="276" w:lineRule="auto"/>
        <w:ind w:left="426" w:hanging="426"/>
        <w:jc w:val="both"/>
      </w:pPr>
      <w:r w:rsidRPr="00764E73">
        <w:t xml:space="preserve">Der </w:t>
      </w:r>
      <w:r w:rsidR="00532AEC" w:rsidRPr="00764E73">
        <w:t>jeweilige</w:t>
      </w:r>
      <w:r w:rsidR="003E01B3" w:rsidRPr="00764E73">
        <w:t xml:space="preserve"> </w:t>
      </w:r>
      <w:r w:rsidRPr="00764E73">
        <w:t xml:space="preserve">AG </w:t>
      </w:r>
      <w:r w:rsidR="00F22576">
        <w:t>ruft d</w:t>
      </w:r>
      <w:r w:rsidR="00672C38">
        <w:t>as</w:t>
      </w:r>
      <w:r w:rsidR="00597BD9">
        <w:t xml:space="preserve"> U</w:t>
      </w:r>
      <w:r w:rsidR="00672C38">
        <w:t xml:space="preserve">nternehmen </w:t>
      </w:r>
      <w:r w:rsidR="00956EAC">
        <w:t xml:space="preserve">mit </w:t>
      </w:r>
      <w:r w:rsidR="00532AEC" w:rsidRPr="00764E73">
        <w:t xml:space="preserve">einem </w:t>
      </w:r>
      <w:r w:rsidR="003E01B3" w:rsidRPr="00764E73">
        <w:t>Vorlauf von</w:t>
      </w:r>
      <w:r w:rsidR="00672C38">
        <w:t xml:space="preserve"> ca. </w:t>
      </w:r>
      <w:r w:rsidR="00597BD9">
        <w:t>2</w:t>
      </w:r>
      <w:r w:rsidR="00672C38">
        <w:t xml:space="preserve"> Wochen </w:t>
      </w:r>
      <w:r w:rsidRPr="00764E73">
        <w:t xml:space="preserve">vor Leistungsbeginn </w:t>
      </w:r>
      <w:r w:rsidR="00532AEC" w:rsidRPr="00764E73">
        <w:t>ab</w:t>
      </w:r>
      <w:r w:rsidRPr="00764E73">
        <w:t xml:space="preserve"> (Bedarfsanmeldung). D</w:t>
      </w:r>
      <w:r w:rsidR="0042152A" w:rsidRPr="00764E73">
        <w:t xml:space="preserve">er AN </w:t>
      </w:r>
      <w:r w:rsidRPr="00764E73">
        <w:t xml:space="preserve">sichert </w:t>
      </w:r>
      <w:r w:rsidR="00F22576">
        <w:t>zu, dass die durch</w:t>
      </w:r>
      <w:r w:rsidR="0042152A" w:rsidRPr="00764E73">
        <w:t xml:space="preserve"> </w:t>
      </w:r>
      <w:r w:rsidR="00A36741">
        <w:t>FAIR</w:t>
      </w:r>
      <w:r w:rsidR="007646DE">
        <w:t xml:space="preserve"> vorab </w:t>
      </w:r>
      <w:r w:rsidR="00F22576">
        <w:t xml:space="preserve">eingewiesenen </w:t>
      </w:r>
      <w:r w:rsidR="0042152A" w:rsidRPr="00764E73">
        <w:t xml:space="preserve">Mitarbeiter </w:t>
      </w:r>
      <w:r w:rsidR="00013166" w:rsidRPr="00764E73">
        <w:t>bei Leistungsbeginn</w:t>
      </w:r>
      <w:r w:rsidR="0042152A" w:rsidRPr="00764E73">
        <w:t xml:space="preserve"> voll zur Verfügung stehen.</w:t>
      </w:r>
      <w:r w:rsidR="0042152A">
        <w:t xml:space="preserve"> </w:t>
      </w:r>
    </w:p>
    <w:p w14:paraId="4D083E04" w14:textId="77777777" w:rsidR="00674572" w:rsidRDefault="00674572" w:rsidP="00674572">
      <w:pPr>
        <w:pStyle w:val="Listenabsatz"/>
        <w:spacing w:before="100" w:beforeAutospacing="1" w:after="100" w:afterAutospacing="1" w:line="276" w:lineRule="auto"/>
        <w:ind w:left="426"/>
        <w:jc w:val="both"/>
      </w:pPr>
    </w:p>
    <w:p w14:paraId="503FFB3D" w14:textId="2511698F" w:rsidR="00917A97" w:rsidRDefault="007646DE" w:rsidP="00674572">
      <w:pPr>
        <w:pStyle w:val="Listenabsatz"/>
        <w:numPr>
          <w:ilvl w:val="0"/>
          <w:numId w:val="22"/>
        </w:numPr>
        <w:spacing w:before="100" w:beforeAutospacing="1" w:after="100" w:afterAutospacing="1" w:line="276" w:lineRule="auto"/>
        <w:ind w:left="426" w:hanging="426"/>
        <w:jc w:val="both"/>
      </w:pPr>
      <w:r>
        <w:t xml:space="preserve">Arbeitssprache ist </w:t>
      </w:r>
      <w:r w:rsidR="001A1370" w:rsidRPr="00514BC2">
        <w:t>englisch</w:t>
      </w:r>
      <w:r w:rsidR="00956EAC">
        <w:t xml:space="preserve"> und </w:t>
      </w:r>
      <w:r w:rsidR="00674572">
        <w:t>deutsch</w:t>
      </w:r>
      <w:r w:rsidR="00730D09" w:rsidRPr="00514BC2">
        <w:t xml:space="preserve">. Alle vom </w:t>
      </w:r>
      <w:r w:rsidR="00F27B95" w:rsidRPr="00514BC2">
        <w:t>AN</w:t>
      </w:r>
      <w:r w:rsidR="00730D09" w:rsidRPr="00514BC2">
        <w:t xml:space="preserve"> eingesetzten Mitarbeiter beherrschen</w:t>
      </w:r>
      <w:r w:rsidR="00C12DF0">
        <w:t xml:space="preserve"> </w:t>
      </w:r>
      <w:r w:rsidR="00A36741">
        <w:t xml:space="preserve">diese Sprachen </w:t>
      </w:r>
      <w:r w:rsidR="00C12DF0">
        <w:t>weitgehend</w:t>
      </w:r>
      <w:r w:rsidR="00674572">
        <w:t xml:space="preserve"> </w:t>
      </w:r>
      <w:r w:rsidR="00730D09" w:rsidRPr="00514BC2">
        <w:t>in Wort und Schrift.</w:t>
      </w:r>
    </w:p>
    <w:p w14:paraId="4196408E" w14:textId="77777777" w:rsidR="00917A97" w:rsidRDefault="00917A97" w:rsidP="00917A97">
      <w:pPr>
        <w:pStyle w:val="Listenabsatz"/>
        <w:spacing w:before="100" w:beforeAutospacing="1" w:after="100" w:afterAutospacing="1" w:line="276" w:lineRule="auto"/>
        <w:ind w:left="284"/>
        <w:jc w:val="both"/>
      </w:pPr>
    </w:p>
    <w:p w14:paraId="3C3768EB" w14:textId="77777777" w:rsidR="00730D09" w:rsidRDefault="00730D09" w:rsidP="003E01B3">
      <w:pPr>
        <w:spacing w:before="100" w:beforeAutospacing="1" w:after="100" w:afterAutospacing="1" w:line="276" w:lineRule="auto"/>
        <w:jc w:val="center"/>
        <w:rPr>
          <w:b/>
        </w:rPr>
      </w:pPr>
      <w:r>
        <w:rPr>
          <w:b/>
        </w:rPr>
        <w:t xml:space="preserve">§ </w:t>
      </w:r>
      <w:r w:rsidR="000B5DEE">
        <w:rPr>
          <w:b/>
        </w:rPr>
        <w:t>4</w:t>
      </w:r>
      <w:r>
        <w:rPr>
          <w:b/>
        </w:rPr>
        <w:t xml:space="preserve"> Vergütung</w:t>
      </w:r>
    </w:p>
    <w:p w14:paraId="34C0D757" w14:textId="5F7C8D65" w:rsidR="00D42912" w:rsidRDefault="00D42912" w:rsidP="005B1C3D">
      <w:pPr>
        <w:pStyle w:val="Listenabsatz"/>
        <w:numPr>
          <w:ilvl w:val="0"/>
          <w:numId w:val="34"/>
        </w:numPr>
        <w:ind w:left="426" w:hanging="426"/>
        <w:jc w:val="both"/>
      </w:pPr>
      <w:r>
        <w:t xml:space="preserve">Der AN erhält für seine Leistung den im Angebotsformblatt </w:t>
      </w:r>
      <w:r w:rsidR="0002027C">
        <w:t>(</w:t>
      </w:r>
      <w:r w:rsidR="00674572">
        <w:rPr>
          <w:b/>
        </w:rPr>
        <w:t xml:space="preserve">Vertragsbestandteil </w:t>
      </w:r>
      <w:r w:rsidR="00956EAC">
        <w:rPr>
          <w:b/>
        </w:rPr>
        <w:t>c</w:t>
      </w:r>
      <w:r w:rsidR="00790E2B">
        <w:t xml:space="preserve">) </w:t>
      </w:r>
      <w:r w:rsidR="00260934">
        <w:t xml:space="preserve">jeweils </w:t>
      </w:r>
      <w:r w:rsidR="00674572">
        <w:t xml:space="preserve">angegebenen </w:t>
      </w:r>
      <w:r w:rsidR="00956EAC">
        <w:t>Stundenlohn</w:t>
      </w:r>
      <w:r w:rsidR="004849CF">
        <w:t xml:space="preserve"> bzw. Preise</w:t>
      </w:r>
      <w:r>
        <w:t xml:space="preserve">. </w:t>
      </w:r>
    </w:p>
    <w:p w14:paraId="6511E185" w14:textId="77777777" w:rsidR="00D42912" w:rsidRDefault="00D42912" w:rsidP="00532AEC">
      <w:pPr>
        <w:pStyle w:val="Listenabsatz"/>
        <w:ind w:left="284" w:hanging="284"/>
        <w:jc w:val="both"/>
      </w:pPr>
    </w:p>
    <w:p w14:paraId="7A059F01" w14:textId="77777777" w:rsidR="004849CF" w:rsidRDefault="004849CF" w:rsidP="004849CF">
      <w:pPr>
        <w:pStyle w:val="Listenabsatz"/>
        <w:numPr>
          <w:ilvl w:val="0"/>
          <w:numId w:val="34"/>
        </w:numPr>
        <w:spacing w:line="276" w:lineRule="auto"/>
        <w:ind w:left="426" w:hanging="426"/>
        <w:jc w:val="both"/>
      </w:pPr>
      <w:r>
        <w:t>Mit den im Angebotsformblatt angeboten Preise</w:t>
      </w:r>
      <w:r w:rsidR="00D42912">
        <w:t xml:space="preserve"> sind </w:t>
      </w:r>
      <w:r w:rsidR="00260934">
        <w:t>alle</w:t>
      </w:r>
      <w:r w:rsidR="00D42912">
        <w:t xml:space="preserve"> Kosten </w:t>
      </w:r>
      <w:r>
        <w:t>abgegolten.</w:t>
      </w:r>
    </w:p>
    <w:p w14:paraId="44B1D496" w14:textId="77777777" w:rsidR="004849CF" w:rsidRPr="004849CF" w:rsidRDefault="004849CF" w:rsidP="004849CF">
      <w:pPr>
        <w:pStyle w:val="Listenabsatz"/>
        <w:spacing w:line="276" w:lineRule="auto"/>
        <w:ind w:left="426"/>
        <w:jc w:val="both"/>
      </w:pPr>
    </w:p>
    <w:p w14:paraId="753555A2" w14:textId="77777777" w:rsidR="004849CF" w:rsidRPr="004849CF" w:rsidRDefault="004849CF" w:rsidP="004849CF">
      <w:pPr>
        <w:pStyle w:val="Listenabsatz"/>
        <w:numPr>
          <w:ilvl w:val="0"/>
          <w:numId w:val="34"/>
        </w:numPr>
        <w:spacing w:line="276" w:lineRule="auto"/>
        <w:ind w:left="426" w:hanging="426"/>
        <w:jc w:val="both"/>
      </w:pPr>
      <w:r w:rsidRPr="004849CF">
        <w:t>Die (Abschlags-)</w:t>
      </w:r>
      <w:proofErr w:type="spellStart"/>
      <w:r w:rsidRPr="004849CF">
        <w:t>zahlungen</w:t>
      </w:r>
      <w:proofErr w:type="spellEnd"/>
      <w:r w:rsidRPr="004849CF">
        <w:t xml:space="preserve"> erfolgen nur für tatsächlich erbrachte, durch schriftlichen Nachweis bestätigte Leistungen.</w:t>
      </w:r>
    </w:p>
    <w:p w14:paraId="1A230B36" w14:textId="77777777" w:rsidR="00E741D5" w:rsidRDefault="00E741D5" w:rsidP="005B1C3D">
      <w:pPr>
        <w:pStyle w:val="Listenabsatz"/>
        <w:ind w:left="426" w:hanging="426"/>
        <w:jc w:val="both"/>
      </w:pPr>
    </w:p>
    <w:p w14:paraId="4D71C4B3" w14:textId="3C1C62DB" w:rsidR="00E32269" w:rsidRDefault="0002027C" w:rsidP="00510BD1">
      <w:pPr>
        <w:pStyle w:val="Listenabsatz"/>
        <w:numPr>
          <w:ilvl w:val="0"/>
          <w:numId w:val="34"/>
        </w:numPr>
        <w:spacing w:before="100" w:beforeAutospacing="1" w:after="100" w:afterAutospacing="1" w:line="276" w:lineRule="auto"/>
        <w:ind w:left="284" w:hanging="426"/>
        <w:jc w:val="both"/>
      </w:pPr>
      <w:r>
        <w:t xml:space="preserve">Die </w:t>
      </w:r>
      <w:r w:rsidRPr="0002027C">
        <w:t xml:space="preserve">Vergütung </w:t>
      </w:r>
      <w:r>
        <w:t>erfolgt nach Vorlage einer</w:t>
      </w:r>
      <w:r w:rsidRPr="0002027C">
        <w:t xml:space="preserve"> prüffähigen </w:t>
      </w:r>
      <w:r>
        <w:t xml:space="preserve">Rechnung unter Angabe der </w:t>
      </w:r>
      <w:r w:rsidR="004849CF" w:rsidRPr="002961DC">
        <w:t>Auftragsnummer 4</w:t>
      </w:r>
      <w:r w:rsidR="00956EAC" w:rsidRPr="002961DC">
        <w:t>7</w:t>
      </w:r>
      <w:r w:rsidR="004849CF" w:rsidRPr="002961DC">
        <w:t>00</w:t>
      </w:r>
      <w:r w:rsidR="004849CF" w:rsidRPr="00597BD9">
        <w:rPr>
          <w:highlight w:val="yellow"/>
        </w:rPr>
        <w:t>XXXX</w:t>
      </w:r>
      <w:r w:rsidR="003E01B3" w:rsidRPr="002961DC">
        <w:t xml:space="preserve"> mit </w:t>
      </w:r>
      <w:r w:rsidR="003E01B3">
        <w:t>einem Zahlungsziel von 30 Tagen</w:t>
      </w:r>
      <w:r>
        <w:t>.</w:t>
      </w:r>
      <w:r w:rsidR="00E32269">
        <w:t xml:space="preserve"> </w:t>
      </w:r>
      <w:r w:rsidR="00225E32" w:rsidRPr="00225E32">
        <w:t xml:space="preserve">Mieten </w:t>
      </w:r>
      <w:r w:rsidR="00225E32">
        <w:t>können</w:t>
      </w:r>
      <w:r w:rsidR="00225E32" w:rsidRPr="00225E32">
        <w:t xml:space="preserve"> monatlich berechnet</w:t>
      </w:r>
      <w:r w:rsidR="00225E32">
        <w:t xml:space="preserve"> werden</w:t>
      </w:r>
      <w:r w:rsidR="00225E32" w:rsidRPr="00225E32">
        <w:t>.</w:t>
      </w:r>
      <w:r w:rsidR="00225E32">
        <w:t xml:space="preserve"> </w:t>
      </w:r>
      <w:r w:rsidR="00E32269">
        <w:t xml:space="preserve">Die Rechnungsstellung </w:t>
      </w:r>
      <w:r w:rsidR="00A06D19">
        <w:t xml:space="preserve">erfolgt an: </w:t>
      </w:r>
    </w:p>
    <w:p w14:paraId="2093D5B4" w14:textId="77777777" w:rsidR="00E741D5" w:rsidRDefault="00E32269" w:rsidP="00E32269">
      <w:pPr>
        <w:pStyle w:val="Listenabsatz"/>
        <w:spacing w:before="100" w:beforeAutospacing="1" w:after="100" w:afterAutospacing="1" w:line="276" w:lineRule="auto"/>
        <w:ind w:left="1560"/>
        <w:jc w:val="both"/>
      </w:pPr>
      <w:r>
        <w:tab/>
      </w:r>
      <w:r>
        <w:tab/>
      </w:r>
    </w:p>
    <w:p w14:paraId="627A2997" w14:textId="77777777" w:rsidR="00130DB1" w:rsidRDefault="00A36741" w:rsidP="00E32269">
      <w:pPr>
        <w:pStyle w:val="Listenabsatz"/>
        <w:spacing w:before="100" w:beforeAutospacing="1" w:after="100" w:afterAutospacing="1" w:line="276" w:lineRule="auto"/>
        <w:ind w:left="1560"/>
        <w:jc w:val="both"/>
      </w:pPr>
      <w:r>
        <w:t>FAIR</w:t>
      </w:r>
      <w:r w:rsidR="003616C5">
        <w:t xml:space="preserve"> GmbH</w:t>
      </w:r>
    </w:p>
    <w:p w14:paraId="039A5F79" w14:textId="77777777" w:rsidR="003616C5" w:rsidRDefault="003616C5" w:rsidP="00E32269">
      <w:pPr>
        <w:pStyle w:val="Listenabsatz"/>
        <w:spacing w:before="100" w:beforeAutospacing="1" w:after="100" w:afterAutospacing="1" w:line="276" w:lineRule="auto"/>
        <w:ind w:left="1560"/>
        <w:jc w:val="both"/>
      </w:pPr>
      <w:r>
        <w:t>Buchhaltung</w:t>
      </w:r>
    </w:p>
    <w:p w14:paraId="544D61B9" w14:textId="77777777" w:rsidR="003616C5" w:rsidRDefault="003616C5" w:rsidP="00E32269">
      <w:pPr>
        <w:pStyle w:val="Listenabsatz"/>
        <w:spacing w:before="100" w:beforeAutospacing="1" w:after="100" w:afterAutospacing="1" w:line="276" w:lineRule="auto"/>
        <w:ind w:left="1560"/>
        <w:jc w:val="both"/>
      </w:pPr>
      <w:r>
        <w:t>Planckstraße 1</w:t>
      </w:r>
    </w:p>
    <w:p w14:paraId="37AADBF6" w14:textId="77777777" w:rsidR="003616C5" w:rsidRDefault="003616C5" w:rsidP="00E32269">
      <w:pPr>
        <w:pStyle w:val="Listenabsatz"/>
        <w:spacing w:before="100" w:beforeAutospacing="1" w:after="100" w:afterAutospacing="1" w:line="276" w:lineRule="auto"/>
        <w:ind w:left="1560"/>
        <w:jc w:val="both"/>
      </w:pPr>
      <w:r>
        <w:t>64291 Darmstadt</w:t>
      </w:r>
    </w:p>
    <w:p w14:paraId="30C53978" w14:textId="77777777" w:rsidR="00E32269" w:rsidRDefault="00E32269" w:rsidP="00E32269">
      <w:pPr>
        <w:pStyle w:val="Listenabsatz"/>
        <w:spacing w:before="100" w:beforeAutospacing="1" w:after="100" w:afterAutospacing="1" w:line="276" w:lineRule="auto"/>
        <w:ind w:left="1560"/>
        <w:jc w:val="both"/>
      </w:pPr>
    </w:p>
    <w:p w14:paraId="193A86EA" w14:textId="77777777" w:rsidR="00BE6C25" w:rsidRDefault="00730D09" w:rsidP="005B1C3D">
      <w:pPr>
        <w:pStyle w:val="Listenabsatz"/>
        <w:numPr>
          <w:ilvl w:val="0"/>
          <w:numId w:val="34"/>
        </w:numPr>
        <w:spacing w:before="100" w:beforeAutospacing="1" w:after="100" w:afterAutospacing="1" w:line="276" w:lineRule="auto"/>
        <w:ind w:left="426" w:hanging="426"/>
        <w:jc w:val="both"/>
      </w:pPr>
      <w:r w:rsidRPr="00774418">
        <w:t>Ein Vergütungs</w:t>
      </w:r>
      <w:r w:rsidR="00374718">
        <w:t>ans</w:t>
      </w:r>
      <w:r w:rsidRPr="00774418">
        <w:t xml:space="preserve">pruch steht dem </w:t>
      </w:r>
      <w:r w:rsidR="00F27B95">
        <w:t>AN</w:t>
      </w:r>
      <w:r w:rsidRPr="00774418">
        <w:t xml:space="preserve"> ausschließlich für solche Tage zu, an denen</w:t>
      </w:r>
      <w:r w:rsidR="003E01B3">
        <w:t xml:space="preserve"> Leistungen erbracht werden</w:t>
      </w:r>
      <w:r w:rsidRPr="00774418">
        <w:t xml:space="preserve">. Ein </w:t>
      </w:r>
      <w:r w:rsidR="00F27B95">
        <w:t>A</w:t>
      </w:r>
      <w:r w:rsidR="00374718">
        <w:t>ns</w:t>
      </w:r>
      <w:r w:rsidRPr="00774418">
        <w:t xml:space="preserve">pruch auf Vergütung im Krankheitsfall besteht ebenso wenig wie ein </w:t>
      </w:r>
      <w:r w:rsidR="00374718">
        <w:t>Ans</w:t>
      </w:r>
      <w:r w:rsidRPr="00774418">
        <w:t>pruch auf Urlaub oder Urlaubsgeld.</w:t>
      </w:r>
    </w:p>
    <w:p w14:paraId="75567C12" w14:textId="77777777" w:rsidR="00E741D5" w:rsidRDefault="00730D09" w:rsidP="00A06D19">
      <w:pPr>
        <w:jc w:val="center"/>
        <w:rPr>
          <w:b/>
        </w:rPr>
      </w:pPr>
      <w:r>
        <w:rPr>
          <w:b/>
        </w:rPr>
        <w:t xml:space="preserve">§ </w:t>
      </w:r>
      <w:r w:rsidR="00E741D5">
        <w:rPr>
          <w:b/>
        </w:rPr>
        <w:t>5</w:t>
      </w:r>
      <w:r>
        <w:rPr>
          <w:b/>
        </w:rPr>
        <w:t xml:space="preserve"> </w:t>
      </w:r>
      <w:r w:rsidR="00D6332C">
        <w:rPr>
          <w:b/>
        </w:rPr>
        <w:t>Zeit</w:t>
      </w:r>
      <w:r w:rsidR="003E01B3">
        <w:rPr>
          <w:b/>
        </w:rPr>
        <w:t xml:space="preserve"> und Ort</w:t>
      </w:r>
      <w:r w:rsidR="00D6332C">
        <w:rPr>
          <w:b/>
        </w:rPr>
        <w:t xml:space="preserve"> </w:t>
      </w:r>
      <w:r>
        <w:rPr>
          <w:b/>
        </w:rPr>
        <w:t>der Leistungserbringung</w:t>
      </w:r>
    </w:p>
    <w:p w14:paraId="11E2C02B" w14:textId="77777777" w:rsidR="00674572" w:rsidRPr="00A06D19" w:rsidRDefault="00674572" w:rsidP="00A06D19">
      <w:pPr>
        <w:jc w:val="center"/>
      </w:pPr>
    </w:p>
    <w:p w14:paraId="42F2EE63" w14:textId="274D971D" w:rsidR="003E22A5" w:rsidRPr="003E22A5" w:rsidRDefault="00730D09" w:rsidP="00672C38">
      <w:r w:rsidRPr="00873499">
        <w:t xml:space="preserve">Ort der </w:t>
      </w:r>
      <w:r w:rsidR="003E01B3">
        <w:t>Leistungserbringung</w:t>
      </w:r>
      <w:r w:rsidRPr="00873499">
        <w:t xml:space="preserve"> </w:t>
      </w:r>
      <w:r w:rsidR="00A36741">
        <w:t>ist Planckstr. 1, 64291 Darmstadt</w:t>
      </w:r>
      <w:r w:rsidR="00674572" w:rsidRPr="00674572">
        <w:t>.</w:t>
      </w:r>
      <w:r w:rsidR="00674572">
        <w:t xml:space="preserve"> </w:t>
      </w:r>
      <w:r w:rsidR="003E22A5" w:rsidRPr="003E22A5">
        <w:t xml:space="preserve">Die üblichen Arbeitszeiten zur Erbringung der Dienstleistung ist montags bis freitags von </w:t>
      </w:r>
      <w:r w:rsidR="00956EAC">
        <w:t>7</w:t>
      </w:r>
      <w:r w:rsidR="003E22A5" w:rsidRPr="003E22A5">
        <w:t xml:space="preserve"> bis </w:t>
      </w:r>
      <w:r w:rsidR="00956EAC">
        <w:t>16</w:t>
      </w:r>
      <w:r w:rsidR="003E22A5" w:rsidRPr="003E22A5">
        <w:t xml:space="preserve"> Uhr. </w:t>
      </w:r>
    </w:p>
    <w:p w14:paraId="7CB031B7" w14:textId="77777777" w:rsidR="00C12DF0" w:rsidRDefault="00C12DF0" w:rsidP="00BE6C25">
      <w:pPr>
        <w:pStyle w:val="Listenabsatz"/>
        <w:spacing w:before="100" w:beforeAutospacing="1" w:after="100" w:afterAutospacing="1" w:line="276" w:lineRule="auto"/>
        <w:ind w:left="426"/>
        <w:jc w:val="both"/>
      </w:pPr>
    </w:p>
    <w:p w14:paraId="0E702CF3" w14:textId="77777777" w:rsidR="00730D09" w:rsidRDefault="00730D09" w:rsidP="00862196">
      <w:pPr>
        <w:spacing w:before="100" w:beforeAutospacing="1" w:after="100" w:afterAutospacing="1" w:line="276" w:lineRule="auto"/>
        <w:jc w:val="center"/>
        <w:rPr>
          <w:b/>
        </w:rPr>
      </w:pPr>
      <w:r>
        <w:rPr>
          <w:b/>
        </w:rPr>
        <w:t xml:space="preserve">§ </w:t>
      </w:r>
      <w:r w:rsidR="008D544A">
        <w:rPr>
          <w:b/>
        </w:rPr>
        <w:t>6</w:t>
      </w:r>
      <w:r w:rsidR="005A2F40">
        <w:rPr>
          <w:b/>
        </w:rPr>
        <w:t xml:space="preserve"> </w:t>
      </w:r>
      <w:r>
        <w:rPr>
          <w:b/>
        </w:rPr>
        <w:t xml:space="preserve">Mitwirkungspflicht des </w:t>
      </w:r>
      <w:r w:rsidR="00F27B95">
        <w:rPr>
          <w:b/>
        </w:rPr>
        <w:t>AG</w:t>
      </w:r>
    </w:p>
    <w:p w14:paraId="00791650" w14:textId="77777777" w:rsidR="00730D09" w:rsidRDefault="00FF3704" w:rsidP="00672C38">
      <w:pPr>
        <w:spacing w:before="100" w:beforeAutospacing="1" w:after="100" w:afterAutospacing="1" w:line="276" w:lineRule="auto"/>
        <w:jc w:val="both"/>
      </w:pPr>
      <w:r>
        <w:t xml:space="preserve">Der jeweilige </w:t>
      </w:r>
      <w:r w:rsidR="00F27B95">
        <w:t>AG</w:t>
      </w:r>
      <w:r>
        <w:t xml:space="preserve"> hat </w:t>
      </w:r>
      <w:r w:rsidR="00730D09">
        <w:t xml:space="preserve">dafür Sorge zu tragen, dass dem </w:t>
      </w:r>
      <w:r w:rsidR="00F27B95">
        <w:t>AN</w:t>
      </w:r>
      <w:r w:rsidR="00730D09">
        <w:t xml:space="preserve"> alle für die Ausführung seiner Tätigkeit notwendigen </w:t>
      </w:r>
      <w:r w:rsidR="003E22A5">
        <w:t>Geräte</w:t>
      </w:r>
      <w:r w:rsidR="00931063">
        <w:t xml:space="preserve"> </w:t>
      </w:r>
      <w:r w:rsidR="008830E3">
        <w:t xml:space="preserve">etc. </w:t>
      </w:r>
      <w:r w:rsidR="00931063">
        <w:t xml:space="preserve">rechtzeitig </w:t>
      </w:r>
      <w:r w:rsidR="003E22A5">
        <w:t>zur Verfügung gestellt</w:t>
      </w:r>
      <w:r w:rsidR="00931063">
        <w:t xml:space="preserve"> werden.</w:t>
      </w:r>
      <w:r w:rsidR="00561D20">
        <w:t xml:space="preserve"> </w:t>
      </w:r>
    </w:p>
    <w:p w14:paraId="405998BC" w14:textId="77777777" w:rsidR="00730D09" w:rsidRDefault="00730D09" w:rsidP="00345DE2">
      <w:pPr>
        <w:keepNext/>
        <w:keepLines/>
        <w:spacing w:before="100" w:beforeAutospacing="1" w:after="100" w:afterAutospacing="1" w:line="276" w:lineRule="auto"/>
        <w:jc w:val="center"/>
        <w:rPr>
          <w:b/>
        </w:rPr>
      </w:pPr>
      <w:r>
        <w:rPr>
          <w:b/>
        </w:rPr>
        <w:lastRenderedPageBreak/>
        <w:t>§</w:t>
      </w:r>
      <w:r w:rsidR="00873499">
        <w:rPr>
          <w:b/>
        </w:rPr>
        <w:t xml:space="preserve"> </w:t>
      </w:r>
      <w:r w:rsidR="008D544A">
        <w:rPr>
          <w:b/>
        </w:rPr>
        <w:t>7</w:t>
      </w:r>
      <w:r>
        <w:rPr>
          <w:b/>
        </w:rPr>
        <w:t xml:space="preserve"> Schweigepflicht, Datenschutz</w:t>
      </w:r>
    </w:p>
    <w:p w14:paraId="48453B71" w14:textId="77777777" w:rsidR="00561D20" w:rsidRPr="00561D20" w:rsidRDefault="009B2940" w:rsidP="005B1C3D">
      <w:pPr>
        <w:pStyle w:val="Listenabsatz"/>
        <w:keepNext/>
        <w:keepLines/>
        <w:numPr>
          <w:ilvl w:val="0"/>
          <w:numId w:val="28"/>
        </w:numPr>
        <w:spacing w:before="100" w:beforeAutospacing="1" w:after="100" w:afterAutospacing="1" w:line="276" w:lineRule="auto"/>
        <w:ind w:left="426" w:hanging="426"/>
        <w:jc w:val="both"/>
      </w:pPr>
      <w:r w:rsidRPr="00561D20">
        <w:rPr>
          <w:szCs w:val="22"/>
        </w:rPr>
        <w:t xml:space="preserve">Der </w:t>
      </w:r>
      <w:r w:rsidR="00F27B95" w:rsidRPr="00561D20">
        <w:rPr>
          <w:szCs w:val="22"/>
        </w:rPr>
        <w:t>AN</w:t>
      </w:r>
      <w:r w:rsidRPr="00561D20">
        <w:rPr>
          <w:szCs w:val="22"/>
        </w:rPr>
        <w:t xml:space="preserve"> verpflichtet sich, über alle ihm im Rahmen des Vertr</w:t>
      </w:r>
      <w:r w:rsidR="00374718" w:rsidRPr="00561D20">
        <w:rPr>
          <w:szCs w:val="22"/>
        </w:rPr>
        <w:t>ags</w:t>
      </w:r>
      <w:r w:rsidRPr="00561D20">
        <w:rPr>
          <w:szCs w:val="22"/>
        </w:rPr>
        <w:t>verhältnisses bekannt gewordenen Geschäfts- und Betriebsgeheimnisse während und nach Beendigung des Vertr</w:t>
      </w:r>
      <w:r w:rsidR="00374718" w:rsidRPr="00561D20">
        <w:rPr>
          <w:szCs w:val="22"/>
        </w:rPr>
        <w:t>ags</w:t>
      </w:r>
      <w:r w:rsidRPr="00561D20">
        <w:rPr>
          <w:szCs w:val="22"/>
        </w:rPr>
        <w:t>verhältnisses Stillschweigen zu bewahren.</w:t>
      </w:r>
      <w:r w:rsidR="00FF3704">
        <w:rPr>
          <w:szCs w:val="22"/>
        </w:rPr>
        <w:t xml:space="preserve"> Der jeweilige </w:t>
      </w:r>
      <w:r w:rsidR="00F27B95" w:rsidRPr="00561D20">
        <w:rPr>
          <w:szCs w:val="22"/>
        </w:rPr>
        <w:t>AG</w:t>
      </w:r>
      <w:r w:rsidR="00FF3704">
        <w:rPr>
          <w:szCs w:val="22"/>
        </w:rPr>
        <w:t xml:space="preserve"> wird </w:t>
      </w:r>
      <w:r w:rsidRPr="00561D20">
        <w:rPr>
          <w:szCs w:val="22"/>
        </w:rPr>
        <w:t xml:space="preserve">den </w:t>
      </w:r>
      <w:r w:rsidR="00F27B95" w:rsidRPr="00561D20">
        <w:rPr>
          <w:szCs w:val="22"/>
        </w:rPr>
        <w:t>AN</w:t>
      </w:r>
      <w:r w:rsidRPr="00561D20">
        <w:rPr>
          <w:szCs w:val="22"/>
        </w:rPr>
        <w:t xml:space="preserve"> von dieser Verschwiegenheitspflicht entbinden, wenn und soweit</w:t>
      </w:r>
      <w:r w:rsidR="00FF3704">
        <w:rPr>
          <w:szCs w:val="22"/>
        </w:rPr>
        <w:t xml:space="preserve"> dieser </w:t>
      </w:r>
      <w:r w:rsidRPr="00561D20">
        <w:rPr>
          <w:szCs w:val="22"/>
        </w:rPr>
        <w:t>gesetzlich zur Offenlegung der jeweiligen Information verpflichtet ist.</w:t>
      </w:r>
    </w:p>
    <w:p w14:paraId="23062682" w14:textId="77777777" w:rsidR="00561D20" w:rsidRPr="00561D20" w:rsidRDefault="00561D20" w:rsidP="005B1C3D">
      <w:pPr>
        <w:pStyle w:val="Listenabsatz"/>
        <w:spacing w:before="100" w:beforeAutospacing="1" w:after="100" w:afterAutospacing="1" w:line="276" w:lineRule="auto"/>
        <w:ind w:left="426" w:hanging="426"/>
        <w:jc w:val="both"/>
      </w:pPr>
    </w:p>
    <w:p w14:paraId="3E001581" w14:textId="77777777" w:rsidR="00561D20" w:rsidRPr="00561D20" w:rsidRDefault="002F062A" w:rsidP="005B1C3D">
      <w:pPr>
        <w:pStyle w:val="Listenabsatz"/>
        <w:numPr>
          <w:ilvl w:val="0"/>
          <w:numId w:val="28"/>
        </w:numPr>
        <w:spacing w:before="100" w:beforeAutospacing="1" w:after="100" w:afterAutospacing="1" w:line="276" w:lineRule="auto"/>
        <w:ind w:left="426" w:hanging="426"/>
        <w:jc w:val="both"/>
      </w:pPr>
      <w:r w:rsidRPr="00561D20">
        <w:rPr>
          <w:szCs w:val="22"/>
        </w:rPr>
        <w:t xml:space="preserve">Der </w:t>
      </w:r>
      <w:r w:rsidR="00F27B95" w:rsidRPr="00561D20">
        <w:rPr>
          <w:szCs w:val="22"/>
        </w:rPr>
        <w:t>AN</w:t>
      </w:r>
      <w:r w:rsidRPr="00561D20">
        <w:rPr>
          <w:szCs w:val="22"/>
        </w:rPr>
        <w:t xml:space="preserve"> ist verpflichtet, personenbezogene Daten, die ihm im Zusammenhang und im Rahmen der Durchführung dieses Vertrages bekannt werden, nur im Rahmen seiner Tätigkeit im Zusammenhang mit dem vorliegenden Vertrag und gemäß den gesetzlichen Vorschriften </w:t>
      </w:r>
      <w:r w:rsidRPr="00561D20">
        <w:rPr>
          <w:rFonts w:cs="Calibri"/>
        </w:rPr>
        <w:t>zu erheben, zu verarbeiten oder zu nutzen.</w:t>
      </w:r>
      <w:r w:rsidRPr="00561D20">
        <w:rPr>
          <w:szCs w:val="22"/>
        </w:rPr>
        <w:t xml:space="preserve"> Es sei klargestellt, dass dem </w:t>
      </w:r>
      <w:r w:rsidR="00F27B95" w:rsidRPr="00561D20">
        <w:rPr>
          <w:szCs w:val="22"/>
        </w:rPr>
        <w:t>AN</w:t>
      </w:r>
      <w:r w:rsidRPr="00561D20">
        <w:rPr>
          <w:szCs w:val="22"/>
        </w:rPr>
        <w:t xml:space="preserve"> gesetzlich untersagt ist, unbefugt personenbezogene Daten</w:t>
      </w:r>
      <w:r w:rsidR="00EB4817" w:rsidRPr="00561D20">
        <w:rPr>
          <w:szCs w:val="22"/>
        </w:rPr>
        <w:t xml:space="preserve"> </w:t>
      </w:r>
      <w:r w:rsidRPr="00561D20">
        <w:rPr>
          <w:szCs w:val="22"/>
        </w:rPr>
        <w:t>zu erheben, zu verarbeiten oder zu nutzen. Die personenbezogenen Daten sind nach Beendigung des Vertr</w:t>
      </w:r>
      <w:r w:rsidR="00374718" w:rsidRPr="00561D20">
        <w:rPr>
          <w:szCs w:val="22"/>
        </w:rPr>
        <w:t>ag</w:t>
      </w:r>
      <w:r w:rsidR="00931063" w:rsidRPr="00561D20">
        <w:rPr>
          <w:szCs w:val="22"/>
        </w:rPr>
        <w:t>s</w:t>
      </w:r>
      <w:r w:rsidRPr="00561D20">
        <w:rPr>
          <w:szCs w:val="22"/>
        </w:rPr>
        <w:t xml:space="preserve"> nach Wahl</w:t>
      </w:r>
      <w:r w:rsidR="00FF3704">
        <w:rPr>
          <w:szCs w:val="22"/>
        </w:rPr>
        <w:t xml:space="preserve"> des jeweiligen </w:t>
      </w:r>
      <w:r w:rsidR="00F27B95" w:rsidRPr="00561D20">
        <w:rPr>
          <w:szCs w:val="22"/>
        </w:rPr>
        <w:t>AG</w:t>
      </w:r>
      <w:r w:rsidRPr="00561D20">
        <w:rPr>
          <w:szCs w:val="22"/>
        </w:rPr>
        <w:t xml:space="preserve"> durch den </w:t>
      </w:r>
      <w:r w:rsidR="00F27B95" w:rsidRPr="00561D20">
        <w:rPr>
          <w:szCs w:val="22"/>
        </w:rPr>
        <w:t>AN</w:t>
      </w:r>
      <w:r w:rsidRPr="00561D20">
        <w:rPr>
          <w:szCs w:val="22"/>
        </w:rPr>
        <w:t xml:space="preserve"> entweder unverzüglich an</w:t>
      </w:r>
      <w:r w:rsidR="00FF3704">
        <w:rPr>
          <w:szCs w:val="22"/>
        </w:rPr>
        <w:t xml:space="preserve"> den jeweiligen </w:t>
      </w:r>
      <w:r w:rsidR="00F27B95" w:rsidRPr="00561D20">
        <w:rPr>
          <w:szCs w:val="22"/>
        </w:rPr>
        <w:t>AG</w:t>
      </w:r>
      <w:r w:rsidRPr="00561D20">
        <w:rPr>
          <w:szCs w:val="22"/>
        </w:rPr>
        <w:t xml:space="preserve"> herauszugeben oder unverzüglich zu löschen.</w:t>
      </w:r>
    </w:p>
    <w:p w14:paraId="2445CC42" w14:textId="77777777" w:rsidR="00561D20" w:rsidRPr="00561D20" w:rsidRDefault="00561D20" w:rsidP="005A2F40">
      <w:pPr>
        <w:pStyle w:val="Listenabsatz"/>
        <w:rPr>
          <w:szCs w:val="22"/>
        </w:rPr>
      </w:pPr>
    </w:p>
    <w:p w14:paraId="24B9C403" w14:textId="77777777" w:rsidR="009D182D" w:rsidRDefault="009D182D" w:rsidP="009D182D">
      <w:pPr>
        <w:pStyle w:val="Listenabsatz"/>
        <w:numPr>
          <w:ilvl w:val="0"/>
          <w:numId w:val="28"/>
        </w:numPr>
        <w:spacing w:before="100" w:beforeAutospacing="1" w:after="100" w:afterAutospacing="1" w:line="276" w:lineRule="auto"/>
        <w:ind w:left="426" w:hanging="426"/>
        <w:jc w:val="both"/>
      </w:pPr>
      <w:r>
        <w:rPr>
          <w:szCs w:val="22"/>
        </w:rPr>
        <w:t>Die Mitarbeiter</w:t>
      </w:r>
      <w:r w:rsidRPr="00561D20">
        <w:rPr>
          <w:szCs w:val="22"/>
        </w:rPr>
        <w:t xml:space="preserve"> des AN sind </w:t>
      </w:r>
      <w:r>
        <w:rPr>
          <w:szCs w:val="22"/>
        </w:rPr>
        <w:t>über die einschlägigen datenschutzrechtlichen Vorschriften (insbesondere über die Vorschriften der Datenschutzgrundverordnung)</w:t>
      </w:r>
      <w:r w:rsidRPr="00561D20">
        <w:rPr>
          <w:szCs w:val="22"/>
        </w:rPr>
        <w:t xml:space="preserve"> </w:t>
      </w:r>
      <w:r>
        <w:rPr>
          <w:szCs w:val="22"/>
        </w:rPr>
        <w:t xml:space="preserve">durch den AN </w:t>
      </w:r>
      <w:r w:rsidRPr="00561D20">
        <w:rPr>
          <w:szCs w:val="22"/>
        </w:rPr>
        <w:t xml:space="preserve">zu belehren, was zu dokumentieren ist. Eine Auftragsverarbeitung oder Übermittlung von personenbezogenen Daten darf nur nach schriftlicher Zustimmung des </w:t>
      </w:r>
      <w:r>
        <w:rPr>
          <w:szCs w:val="22"/>
        </w:rPr>
        <w:t xml:space="preserve">jeweiligen </w:t>
      </w:r>
      <w:r w:rsidRPr="00561D20">
        <w:rPr>
          <w:szCs w:val="22"/>
        </w:rPr>
        <w:t>AG erfolgen. Im Falle der Zustimmung zu einer Übermittlung von personenbezogenen Daten an Dritte wie auch zu einer Auftragsverarbeitung sind jeweils die gesetzlichen Vorschriften einzuhalten und die Belehrung der Einbezogenen schriftlich zu dokumentieren</w:t>
      </w:r>
      <w:r>
        <w:rPr>
          <w:szCs w:val="22"/>
        </w:rPr>
        <w:t>.</w:t>
      </w:r>
      <w:r w:rsidRPr="00561D20">
        <w:rPr>
          <w:szCs w:val="22"/>
        </w:rPr>
        <w:t xml:space="preserve"> </w:t>
      </w:r>
      <w:r>
        <w:rPr>
          <w:szCs w:val="22"/>
        </w:rPr>
        <w:t>E</w:t>
      </w:r>
      <w:r w:rsidRPr="00561D20">
        <w:rPr>
          <w:szCs w:val="22"/>
        </w:rPr>
        <w:t xml:space="preserve">benfalls schriftlich zu dokumentieren ist die vertragliche Weitergabe der in </w:t>
      </w:r>
      <w:r>
        <w:rPr>
          <w:szCs w:val="22"/>
        </w:rPr>
        <w:t>den Sätzen 1 bis 3</w:t>
      </w:r>
      <w:r w:rsidRPr="00561D20">
        <w:rPr>
          <w:szCs w:val="22"/>
        </w:rPr>
        <w:t xml:space="preserve"> auferlegten Pflichten an die Einbezogenen.</w:t>
      </w:r>
    </w:p>
    <w:p w14:paraId="05A17E3C" w14:textId="77777777" w:rsidR="00730D09" w:rsidRDefault="00730D09" w:rsidP="00862196">
      <w:pPr>
        <w:spacing w:before="100" w:beforeAutospacing="1" w:after="100" w:afterAutospacing="1" w:line="276" w:lineRule="auto"/>
        <w:jc w:val="center"/>
        <w:rPr>
          <w:b/>
        </w:rPr>
      </w:pPr>
      <w:r>
        <w:rPr>
          <w:b/>
        </w:rPr>
        <w:t xml:space="preserve">§ </w:t>
      </w:r>
      <w:r w:rsidR="008D544A">
        <w:rPr>
          <w:b/>
        </w:rPr>
        <w:t>8</w:t>
      </w:r>
      <w:r w:rsidR="00561D20">
        <w:rPr>
          <w:b/>
        </w:rPr>
        <w:t xml:space="preserve"> </w:t>
      </w:r>
      <w:r>
        <w:rPr>
          <w:b/>
        </w:rPr>
        <w:t>Vertr</w:t>
      </w:r>
      <w:r w:rsidR="00374718">
        <w:rPr>
          <w:b/>
        </w:rPr>
        <w:t>ags</w:t>
      </w:r>
      <w:r>
        <w:rPr>
          <w:b/>
        </w:rPr>
        <w:t>dauer / Kündigung</w:t>
      </w:r>
    </w:p>
    <w:p w14:paraId="1F7480CA" w14:textId="6FEBE4D6" w:rsidR="005A2F40" w:rsidRDefault="00343EAD" w:rsidP="005B1C3D">
      <w:pPr>
        <w:pStyle w:val="Textkrper"/>
        <w:numPr>
          <w:ilvl w:val="0"/>
          <w:numId w:val="29"/>
        </w:numPr>
        <w:spacing w:before="100" w:beforeAutospacing="1" w:after="100" w:afterAutospacing="1" w:line="276" w:lineRule="auto"/>
        <w:ind w:left="426" w:hanging="426"/>
        <w:contextualSpacing/>
        <w:jc w:val="both"/>
        <w:rPr>
          <w:i w:val="0"/>
        </w:rPr>
      </w:pPr>
      <w:r>
        <w:rPr>
          <w:i w:val="0"/>
        </w:rPr>
        <w:t>Der Rahmenvertrag</w:t>
      </w:r>
      <w:r w:rsidR="00730D09" w:rsidRPr="0012435B">
        <w:rPr>
          <w:i w:val="0"/>
        </w:rPr>
        <w:t xml:space="preserve"> wird mit der Unterzeichnung wirksam und </w:t>
      </w:r>
      <w:r w:rsidR="008830E3">
        <w:rPr>
          <w:i w:val="0"/>
        </w:rPr>
        <w:t>hat eine</w:t>
      </w:r>
      <w:r w:rsidR="009D182D">
        <w:rPr>
          <w:i w:val="0"/>
        </w:rPr>
        <w:t xml:space="preserve"> </w:t>
      </w:r>
      <w:r w:rsidR="008830E3">
        <w:rPr>
          <w:i w:val="0"/>
        </w:rPr>
        <w:t xml:space="preserve">Laufzeit bis zum </w:t>
      </w:r>
      <w:r w:rsidR="00672C38">
        <w:rPr>
          <w:b/>
          <w:bCs/>
          <w:i w:val="0"/>
        </w:rPr>
        <w:t>31</w:t>
      </w:r>
      <w:r w:rsidR="008830E3" w:rsidRPr="00FA645E">
        <w:rPr>
          <w:b/>
          <w:bCs/>
          <w:i w:val="0"/>
        </w:rPr>
        <w:t>.</w:t>
      </w:r>
      <w:r w:rsidR="00672C38">
        <w:rPr>
          <w:b/>
          <w:bCs/>
          <w:i w:val="0"/>
        </w:rPr>
        <w:t>12</w:t>
      </w:r>
      <w:r w:rsidRPr="00FA645E">
        <w:rPr>
          <w:b/>
          <w:bCs/>
          <w:i w:val="0"/>
        </w:rPr>
        <w:t>.</w:t>
      </w:r>
      <w:r w:rsidR="008D544A" w:rsidRPr="00FA645E">
        <w:rPr>
          <w:b/>
          <w:bCs/>
          <w:i w:val="0"/>
        </w:rPr>
        <w:t>202</w:t>
      </w:r>
      <w:r w:rsidR="00597BD9">
        <w:rPr>
          <w:b/>
          <w:bCs/>
          <w:i w:val="0"/>
        </w:rPr>
        <w:t>8</w:t>
      </w:r>
      <w:r w:rsidR="00730D09" w:rsidRPr="008830E3">
        <w:rPr>
          <w:i w:val="0"/>
          <w:color w:val="FF0000"/>
        </w:rPr>
        <w:t>.</w:t>
      </w:r>
      <w:r w:rsidR="00E97640" w:rsidRPr="008830E3">
        <w:rPr>
          <w:i w:val="0"/>
          <w:color w:val="FF0000"/>
        </w:rPr>
        <w:t xml:space="preserve"> </w:t>
      </w:r>
    </w:p>
    <w:p w14:paraId="537D99AD" w14:textId="77777777" w:rsidR="005E09DD" w:rsidRDefault="005E09DD" w:rsidP="005B1C3D">
      <w:pPr>
        <w:pStyle w:val="Textkrper"/>
        <w:spacing w:before="100" w:beforeAutospacing="1" w:after="100" w:afterAutospacing="1" w:line="276" w:lineRule="auto"/>
        <w:ind w:left="426" w:hanging="426"/>
        <w:contextualSpacing/>
        <w:jc w:val="both"/>
        <w:rPr>
          <w:i w:val="0"/>
        </w:rPr>
      </w:pPr>
    </w:p>
    <w:p w14:paraId="147D68F4" w14:textId="77777777" w:rsidR="00604D21" w:rsidRPr="005A2F40" w:rsidRDefault="00561D20" w:rsidP="005B1C3D">
      <w:pPr>
        <w:pStyle w:val="Textkrper"/>
        <w:numPr>
          <w:ilvl w:val="0"/>
          <w:numId w:val="29"/>
        </w:numPr>
        <w:spacing w:before="100" w:beforeAutospacing="1" w:after="100" w:afterAutospacing="1" w:line="276" w:lineRule="auto"/>
        <w:ind w:left="426" w:hanging="426"/>
        <w:contextualSpacing/>
        <w:jc w:val="both"/>
        <w:rPr>
          <w:i w:val="0"/>
        </w:rPr>
      </w:pPr>
      <w:r w:rsidRPr="005A2F40">
        <w:rPr>
          <w:i w:val="0"/>
        </w:rPr>
        <w:t>A</w:t>
      </w:r>
      <w:r w:rsidR="00604D21" w:rsidRPr="005A2F40">
        <w:rPr>
          <w:i w:val="0"/>
          <w:szCs w:val="22"/>
        </w:rPr>
        <w:t>G und AN können den Vertrag aus wichtigem Grund kündigen. Als wichtige Gründe kommen insbesondere in Betracht:</w:t>
      </w:r>
    </w:p>
    <w:p w14:paraId="2A3009B8" w14:textId="77777777" w:rsidR="00604D21" w:rsidRPr="005A2F40" w:rsidRDefault="00604D21" w:rsidP="00917A97">
      <w:pPr>
        <w:spacing w:before="100" w:beforeAutospacing="1" w:after="100" w:afterAutospacing="1" w:line="276" w:lineRule="auto"/>
        <w:ind w:left="1413" w:hanging="705"/>
        <w:jc w:val="both"/>
        <w:rPr>
          <w:szCs w:val="22"/>
        </w:rPr>
      </w:pPr>
      <w:r w:rsidRPr="005A2F40">
        <w:rPr>
          <w:szCs w:val="22"/>
        </w:rPr>
        <w:t>a)</w:t>
      </w:r>
      <w:r w:rsidR="00343EAD">
        <w:rPr>
          <w:szCs w:val="22"/>
        </w:rPr>
        <w:tab/>
      </w:r>
      <w:r w:rsidRPr="005A2F40">
        <w:rPr>
          <w:szCs w:val="22"/>
        </w:rPr>
        <w:t>Erheblicher Dissens über Gestaltung und Durchführung des Auftrages, der eine weitere Zusammenarbeit unmöglich macht.</w:t>
      </w:r>
    </w:p>
    <w:p w14:paraId="0FF1B0B6" w14:textId="77777777" w:rsidR="00561D20" w:rsidRDefault="00604D21" w:rsidP="00561D20">
      <w:pPr>
        <w:spacing w:before="100" w:beforeAutospacing="1" w:after="100" w:afterAutospacing="1" w:line="276" w:lineRule="auto"/>
        <w:ind w:left="708"/>
        <w:jc w:val="both"/>
        <w:rPr>
          <w:szCs w:val="22"/>
        </w:rPr>
      </w:pPr>
      <w:r>
        <w:rPr>
          <w:szCs w:val="22"/>
        </w:rPr>
        <w:t>b)</w:t>
      </w:r>
      <w:r w:rsidR="00343EAD">
        <w:rPr>
          <w:szCs w:val="22"/>
        </w:rPr>
        <w:tab/>
      </w:r>
      <w:r>
        <w:rPr>
          <w:szCs w:val="22"/>
        </w:rPr>
        <w:t>Leistungsverzug des AN</w:t>
      </w:r>
    </w:p>
    <w:p w14:paraId="4614F9ED" w14:textId="77777777" w:rsidR="00343EAD" w:rsidRDefault="008830E3" w:rsidP="005B1C3D">
      <w:pPr>
        <w:pStyle w:val="Listenabsatz"/>
        <w:numPr>
          <w:ilvl w:val="0"/>
          <w:numId w:val="29"/>
        </w:numPr>
        <w:spacing w:before="100" w:beforeAutospacing="1" w:after="100" w:afterAutospacing="1"/>
        <w:ind w:left="426" w:hanging="500"/>
        <w:jc w:val="both"/>
      </w:pPr>
      <w:r>
        <w:t>A</w:t>
      </w:r>
      <w:r w:rsidR="00343EAD">
        <w:t xml:space="preserve">lle Einzelabrufe </w:t>
      </w:r>
      <w:r>
        <w:t xml:space="preserve">enden </w:t>
      </w:r>
      <w:r w:rsidR="00343EAD">
        <w:t>mit Beendigung des Rahmenvertrags.</w:t>
      </w:r>
    </w:p>
    <w:p w14:paraId="2DC4E1B3" w14:textId="77777777" w:rsidR="006E4629" w:rsidRDefault="006E4629" w:rsidP="005B1C3D">
      <w:pPr>
        <w:pStyle w:val="Listenabsatz"/>
        <w:spacing w:before="100" w:beforeAutospacing="1" w:after="100" w:afterAutospacing="1"/>
        <w:ind w:left="426" w:hanging="500"/>
        <w:jc w:val="both"/>
      </w:pPr>
    </w:p>
    <w:p w14:paraId="75135961" w14:textId="77777777" w:rsidR="005E09DD" w:rsidRDefault="00730D09" w:rsidP="005B1C3D">
      <w:pPr>
        <w:pStyle w:val="Listenabsatz"/>
        <w:numPr>
          <w:ilvl w:val="0"/>
          <w:numId w:val="29"/>
        </w:numPr>
        <w:spacing w:before="100" w:beforeAutospacing="1" w:after="100" w:afterAutospacing="1" w:line="480" w:lineRule="auto"/>
        <w:ind w:left="426" w:hanging="500"/>
        <w:jc w:val="both"/>
      </w:pPr>
      <w:r w:rsidRPr="00B37797">
        <w:lastRenderedPageBreak/>
        <w:t>Kündigungen bedürfen zu ih</w:t>
      </w:r>
      <w:r w:rsidR="00561D20">
        <w:t>rer Wirksamkeit der Schriftform.</w:t>
      </w:r>
    </w:p>
    <w:p w14:paraId="0258D7C7" w14:textId="77777777" w:rsidR="00895E75" w:rsidRPr="008830E3" w:rsidRDefault="00F6199B" w:rsidP="008830E3">
      <w:pPr>
        <w:pStyle w:val="Textkrper"/>
        <w:numPr>
          <w:ilvl w:val="0"/>
          <w:numId w:val="29"/>
        </w:numPr>
        <w:spacing w:before="100" w:beforeAutospacing="1" w:after="100" w:afterAutospacing="1" w:line="276" w:lineRule="auto"/>
        <w:ind w:left="426" w:hanging="500"/>
        <w:contextualSpacing/>
        <w:jc w:val="both"/>
        <w:rPr>
          <w:i w:val="0"/>
        </w:rPr>
      </w:pPr>
      <w:r w:rsidRPr="005E09DD">
        <w:rPr>
          <w:i w:val="0"/>
        </w:rPr>
        <w:t>Der AN verpflichtet sich</w:t>
      </w:r>
      <w:r w:rsidR="00343EAD">
        <w:rPr>
          <w:i w:val="0"/>
        </w:rPr>
        <w:t>,</w:t>
      </w:r>
      <w:r w:rsidRPr="005E09DD">
        <w:rPr>
          <w:i w:val="0"/>
        </w:rPr>
        <w:t xml:space="preserve"> im Falle einer Kündigung die personenbezogenen Daten</w:t>
      </w:r>
      <w:r w:rsidR="00EB4817" w:rsidRPr="005E09DD">
        <w:rPr>
          <w:i w:val="0"/>
        </w:rPr>
        <w:t xml:space="preserve"> und Unterlagen sowie Arbeitsergebnisse bzw. Arbeitszwischenstände</w:t>
      </w:r>
      <w:r w:rsidRPr="005E09DD">
        <w:rPr>
          <w:i w:val="0"/>
        </w:rPr>
        <w:t xml:space="preserve"> unverzüglich an den </w:t>
      </w:r>
      <w:r w:rsidR="00E97640" w:rsidRPr="005E09DD">
        <w:rPr>
          <w:i w:val="0"/>
        </w:rPr>
        <w:t xml:space="preserve">jeweiligen </w:t>
      </w:r>
      <w:r w:rsidRPr="005E09DD">
        <w:rPr>
          <w:i w:val="0"/>
        </w:rPr>
        <w:t>AG herauszugeben</w:t>
      </w:r>
      <w:r w:rsidR="00EB4817" w:rsidRPr="005E09DD">
        <w:rPr>
          <w:i w:val="0"/>
        </w:rPr>
        <w:t xml:space="preserve"> und </w:t>
      </w:r>
      <w:r w:rsidR="008B19D3" w:rsidRPr="005E09DD">
        <w:rPr>
          <w:i w:val="0"/>
        </w:rPr>
        <w:t xml:space="preserve">ihn </w:t>
      </w:r>
      <w:r w:rsidR="00EB4817" w:rsidRPr="005E09DD">
        <w:rPr>
          <w:i w:val="0"/>
        </w:rPr>
        <w:t>in diese Daten einzuweihen.</w:t>
      </w:r>
    </w:p>
    <w:p w14:paraId="255A9262" w14:textId="77777777" w:rsidR="00730D09" w:rsidRDefault="00730D09" w:rsidP="00862196">
      <w:pPr>
        <w:spacing w:before="100" w:beforeAutospacing="1" w:after="100" w:afterAutospacing="1" w:line="276" w:lineRule="auto"/>
        <w:jc w:val="center"/>
        <w:rPr>
          <w:b/>
        </w:rPr>
      </w:pPr>
      <w:r>
        <w:rPr>
          <w:b/>
        </w:rPr>
        <w:t xml:space="preserve">§ </w:t>
      </w:r>
      <w:r w:rsidR="008D544A">
        <w:rPr>
          <w:b/>
        </w:rPr>
        <w:t>9</w:t>
      </w:r>
      <w:r>
        <w:rPr>
          <w:b/>
        </w:rPr>
        <w:t xml:space="preserve"> Aufbewahrung und Rückgabe von Unterlagen</w:t>
      </w:r>
    </w:p>
    <w:p w14:paraId="1EAE9013" w14:textId="77777777" w:rsidR="00730D09" w:rsidRPr="008830E3" w:rsidRDefault="00730D09" w:rsidP="008830E3">
      <w:pPr>
        <w:pStyle w:val="Textkrper"/>
        <w:spacing w:before="100" w:beforeAutospacing="1" w:after="100" w:afterAutospacing="1" w:line="276" w:lineRule="auto"/>
        <w:ind w:left="426"/>
        <w:jc w:val="both"/>
        <w:rPr>
          <w:i w:val="0"/>
        </w:rPr>
      </w:pPr>
      <w:r>
        <w:rPr>
          <w:i w:val="0"/>
        </w:rPr>
        <w:t xml:space="preserve">Der </w:t>
      </w:r>
      <w:r w:rsidR="00F27B95">
        <w:rPr>
          <w:i w:val="0"/>
        </w:rPr>
        <w:t>AN</w:t>
      </w:r>
      <w:r>
        <w:rPr>
          <w:i w:val="0"/>
        </w:rPr>
        <w:t xml:space="preserve"> verpflichtet sich, alle ihm zur Verfügung gestellten Geschäfts- und Betriebsunterlagen ordnungsgemäß aufzubewahren, insbesondere dafür zu sorgen, dass Dritte nicht Einsicht nehmen können. Die zur Verfügung gestellten Unterlagen sind während der Dauer des Vertrages auf Anforderung, nach Beendigung des Vertrages unaufgefordert dem Vertr</w:t>
      </w:r>
      <w:r w:rsidR="00374718">
        <w:rPr>
          <w:i w:val="0"/>
        </w:rPr>
        <w:t>ags</w:t>
      </w:r>
      <w:r>
        <w:rPr>
          <w:i w:val="0"/>
        </w:rPr>
        <w:t>partner zurückzugeben.</w:t>
      </w:r>
    </w:p>
    <w:p w14:paraId="29D9E48C" w14:textId="77777777" w:rsidR="00730D09" w:rsidRPr="00575D8F" w:rsidRDefault="00730D09" w:rsidP="00862196">
      <w:pPr>
        <w:spacing w:before="100" w:beforeAutospacing="1" w:after="100" w:afterAutospacing="1" w:line="276" w:lineRule="auto"/>
        <w:jc w:val="center"/>
        <w:rPr>
          <w:b/>
        </w:rPr>
      </w:pPr>
      <w:r w:rsidRPr="00A614F1">
        <w:rPr>
          <w:b/>
        </w:rPr>
        <w:t xml:space="preserve">§ </w:t>
      </w:r>
      <w:r w:rsidR="008D544A">
        <w:rPr>
          <w:b/>
        </w:rPr>
        <w:t>10</w:t>
      </w:r>
      <w:r w:rsidR="00561D20" w:rsidRPr="00A614F1">
        <w:rPr>
          <w:b/>
        </w:rPr>
        <w:t xml:space="preserve"> </w:t>
      </w:r>
      <w:r w:rsidRPr="00A614F1">
        <w:rPr>
          <w:b/>
        </w:rPr>
        <w:t>Urheberrecht</w:t>
      </w:r>
    </w:p>
    <w:p w14:paraId="272198D1" w14:textId="77777777" w:rsidR="00771584" w:rsidRDefault="00730D09" w:rsidP="005B1C3D">
      <w:pPr>
        <w:pStyle w:val="Textkrper"/>
        <w:numPr>
          <w:ilvl w:val="0"/>
          <w:numId w:val="36"/>
        </w:numPr>
        <w:spacing w:before="100" w:beforeAutospacing="1" w:after="100" w:afterAutospacing="1" w:line="276" w:lineRule="auto"/>
        <w:ind w:left="426" w:hanging="426"/>
        <w:contextualSpacing/>
        <w:jc w:val="both"/>
        <w:rPr>
          <w:i w:val="0"/>
        </w:rPr>
      </w:pPr>
      <w:r w:rsidRPr="00A614F1">
        <w:rPr>
          <w:i w:val="0"/>
        </w:rPr>
        <w:t xml:space="preserve">Soweit rechtlich zulässig, überträgt der </w:t>
      </w:r>
      <w:r w:rsidR="00F27B95">
        <w:rPr>
          <w:i w:val="0"/>
        </w:rPr>
        <w:t>AN</w:t>
      </w:r>
      <w:r w:rsidRPr="00A614F1">
        <w:rPr>
          <w:i w:val="0"/>
        </w:rPr>
        <w:t xml:space="preserve"> </w:t>
      </w:r>
      <w:r>
        <w:rPr>
          <w:i w:val="0"/>
        </w:rPr>
        <w:t xml:space="preserve">dem </w:t>
      </w:r>
      <w:r w:rsidR="00E97640">
        <w:rPr>
          <w:i w:val="0"/>
        </w:rPr>
        <w:t xml:space="preserve">jeweiligen </w:t>
      </w:r>
      <w:r w:rsidR="00F27B95">
        <w:rPr>
          <w:i w:val="0"/>
        </w:rPr>
        <w:t>AG</w:t>
      </w:r>
      <w:r>
        <w:rPr>
          <w:i w:val="0"/>
        </w:rPr>
        <w:t xml:space="preserve"> </w:t>
      </w:r>
      <w:r w:rsidRPr="00A614F1">
        <w:rPr>
          <w:i w:val="0"/>
        </w:rPr>
        <w:t xml:space="preserve">die Eigentumsrechte </w:t>
      </w:r>
      <w:r>
        <w:rPr>
          <w:i w:val="0"/>
        </w:rPr>
        <w:t>an</w:t>
      </w:r>
      <w:r w:rsidRPr="00A614F1">
        <w:rPr>
          <w:i w:val="0"/>
        </w:rPr>
        <w:t xml:space="preserve"> jede</w:t>
      </w:r>
      <w:r>
        <w:rPr>
          <w:i w:val="0"/>
        </w:rPr>
        <w:t>m</w:t>
      </w:r>
      <w:r w:rsidRPr="00A614F1">
        <w:rPr>
          <w:i w:val="0"/>
        </w:rPr>
        <w:t xml:space="preserve"> urheberrechtlich geschützte</w:t>
      </w:r>
      <w:r>
        <w:rPr>
          <w:i w:val="0"/>
        </w:rPr>
        <w:t>n</w:t>
      </w:r>
      <w:r w:rsidRPr="00A614F1">
        <w:rPr>
          <w:i w:val="0"/>
        </w:rPr>
        <w:t xml:space="preserve"> oder nach einem sonstigen Schutzrecht schutzfähige Arbeitsergebnis, das von ihm</w:t>
      </w:r>
      <w:r>
        <w:rPr>
          <w:i w:val="0"/>
        </w:rPr>
        <w:t xml:space="preserve"> bzw. seinen Mitarbeitern</w:t>
      </w:r>
      <w:r w:rsidRPr="00A614F1">
        <w:rPr>
          <w:i w:val="0"/>
        </w:rPr>
        <w:t xml:space="preserve"> allein oder gemeinsam mit anderen im Zusammenhang mit seiner Tätigkeit </w:t>
      </w:r>
      <w:r>
        <w:rPr>
          <w:i w:val="0"/>
        </w:rPr>
        <w:t xml:space="preserve">ausschließlich </w:t>
      </w:r>
      <w:r w:rsidRPr="00A614F1">
        <w:rPr>
          <w:i w:val="0"/>
        </w:rPr>
        <w:t>für</w:t>
      </w:r>
      <w:r>
        <w:rPr>
          <w:i w:val="0"/>
        </w:rPr>
        <w:t xml:space="preserve"> den </w:t>
      </w:r>
      <w:r w:rsidR="00E97640">
        <w:rPr>
          <w:i w:val="0"/>
        </w:rPr>
        <w:t xml:space="preserve">jeweiligen </w:t>
      </w:r>
      <w:r w:rsidR="00F27B95">
        <w:rPr>
          <w:i w:val="0"/>
        </w:rPr>
        <w:t>AG</w:t>
      </w:r>
      <w:r w:rsidRPr="00A614F1">
        <w:rPr>
          <w:i w:val="0"/>
        </w:rPr>
        <w:t xml:space="preserve"> </w:t>
      </w:r>
      <w:r>
        <w:rPr>
          <w:i w:val="0"/>
        </w:rPr>
        <w:t>generiert</w:t>
      </w:r>
      <w:r w:rsidRPr="00A614F1">
        <w:rPr>
          <w:i w:val="0"/>
        </w:rPr>
        <w:t xml:space="preserve"> wurde, im Zeitpunkt seiner Entstehung an. Weiterhin überträgt er</w:t>
      </w:r>
      <w:r>
        <w:rPr>
          <w:i w:val="0"/>
        </w:rPr>
        <w:t xml:space="preserve"> dem </w:t>
      </w:r>
      <w:r w:rsidR="00E97640">
        <w:rPr>
          <w:i w:val="0"/>
        </w:rPr>
        <w:t xml:space="preserve">jeweiligen </w:t>
      </w:r>
      <w:r w:rsidR="00F27B95">
        <w:rPr>
          <w:i w:val="0"/>
        </w:rPr>
        <w:t>AG</w:t>
      </w:r>
      <w:r w:rsidRPr="00A614F1">
        <w:rPr>
          <w:i w:val="0"/>
        </w:rPr>
        <w:t xml:space="preserve"> das ausschließliche und uneingeschränkte Nutzungs- und Verwertungsrecht an diesen Arbeitsergebnissen. </w:t>
      </w:r>
      <w:r>
        <w:rPr>
          <w:i w:val="0"/>
        </w:rPr>
        <w:t xml:space="preserve">Dem </w:t>
      </w:r>
      <w:r w:rsidR="00F27B95">
        <w:rPr>
          <w:i w:val="0"/>
        </w:rPr>
        <w:t>AN</w:t>
      </w:r>
      <w:r>
        <w:rPr>
          <w:i w:val="0"/>
        </w:rPr>
        <w:t xml:space="preserve"> obliegt insoweit, sicherzustellen, dass er dem</w:t>
      </w:r>
      <w:r w:rsidR="00E97640">
        <w:rPr>
          <w:i w:val="0"/>
        </w:rPr>
        <w:t xml:space="preserve"> jeweiligen</w:t>
      </w:r>
      <w:r>
        <w:rPr>
          <w:i w:val="0"/>
        </w:rPr>
        <w:t xml:space="preserve"> </w:t>
      </w:r>
      <w:r w:rsidR="00F27B95">
        <w:rPr>
          <w:i w:val="0"/>
        </w:rPr>
        <w:t>AG</w:t>
      </w:r>
      <w:r>
        <w:rPr>
          <w:i w:val="0"/>
        </w:rPr>
        <w:t xml:space="preserve"> diese Rechte verschaffen kann.</w:t>
      </w:r>
    </w:p>
    <w:p w14:paraId="4EF0481E" w14:textId="77777777" w:rsidR="00771584" w:rsidRPr="00771584" w:rsidRDefault="00771584" w:rsidP="00771584">
      <w:pPr>
        <w:pStyle w:val="Textkrper"/>
        <w:spacing w:before="100" w:beforeAutospacing="1" w:after="100" w:afterAutospacing="1" w:line="276" w:lineRule="auto"/>
        <w:ind w:left="284"/>
        <w:contextualSpacing/>
        <w:jc w:val="both"/>
        <w:rPr>
          <w:i w:val="0"/>
        </w:rPr>
      </w:pPr>
    </w:p>
    <w:p w14:paraId="730B7798" w14:textId="77777777" w:rsidR="00561D20" w:rsidRDefault="00730D09" w:rsidP="005B1C3D">
      <w:pPr>
        <w:pStyle w:val="Textkrper"/>
        <w:numPr>
          <w:ilvl w:val="0"/>
          <w:numId w:val="36"/>
        </w:numPr>
        <w:spacing w:before="100" w:beforeAutospacing="1" w:after="100" w:afterAutospacing="1" w:line="276" w:lineRule="auto"/>
        <w:ind w:left="426" w:hanging="426"/>
        <w:contextualSpacing/>
        <w:jc w:val="both"/>
        <w:rPr>
          <w:i w:val="0"/>
        </w:rPr>
      </w:pPr>
      <w:r w:rsidRPr="00561D20">
        <w:rPr>
          <w:i w:val="0"/>
        </w:rPr>
        <w:t xml:space="preserve">Der </w:t>
      </w:r>
      <w:r w:rsidR="007C1ABC">
        <w:rPr>
          <w:i w:val="0"/>
        </w:rPr>
        <w:t>AN</w:t>
      </w:r>
      <w:r w:rsidRPr="00561D20">
        <w:rPr>
          <w:i w:val="0"/>
        </w:rPr>
        <w:t xml:space="preserve"> verpflichtet sich im Rahmen des Zumutbaren, alles Erforderliche zu tun, um es der Gesellschaft zu ermöglichen, eine Registrierung oder einen sonstigen Schutz des </w:t>
      </w:r>
      <w:r w:rsidR="00771584">
        <w:rPr>
          <w:i w:val="0"/>
        </w:rPr>
        <w:t>jeweiligen Rechtes zu erwirken.</w:t>
      </w:r>
    </w:p>
    <w:p w14:paraId="19F7F41D" w14:textId="77777777" w:rsidR="00771584" w:rsidRDefault="00771584" w:rsidP="005B1C3D">
      <w:pPr>
        <w:pStyle w:val="Textkrper"/>
        <w:spacing w:before="100" w:beforeAutospacing="1" w:after="100" w:afterAutospacing="1" w:line="276" w:lineRule="auto"/>
        <w:ind w:left="426" w:hanging="426"/>
        <w:contextualSpacing/>
        <w:jc w:val="both"/>
        <w:rPr>
          <w:i w:val="0"/>
        </w:rPr>
      </w:pPr>
    </w:p>
    <w:p w14:paraId="585CB39B" w14:textId="77777777" w:rsidR="008830E3" w:rsidRPr="008830E3" w:rsidRDefault="00730D09" w:rsidP="008830E3">
      <w:pPr>
        <w:pStyle w:val="Textkrper"/>
        <w:numPr>
          <w:ilvl w:val="0"/>
          <w:numId w:val="36"/>
        </w:numPr>
        <w:spacing w:before="100" w:beforeAutospacing="1" w:after="100" w:afterAutospacing="1" w:line="276" w:lineRule="auto"/>
        <w:ind w:left="426" w:hanging="426"/>
        <w:contextualSpacing/>
        <w:jc w:val="both"/>
        <w:rPr>
          <w:i w:val="0"/>
        </w:rPr>
      </w:pPr>
      <w:r w:rsidRPr="00561D20">
        <w:rPr>
          <w:i w:val="0"/>
        </w:rPr>
        <w:t xml:space="preserve">Mit </w:t>
      </w:r>
      <w:r w:rsidR="00343EAD">
        <w:rPr>
          <w:i w:val="0"/>
        </w:rPr>
        <w:t>der</w:t>
      </w:r>
      <w:r w:rsidRPr="00561D20">
        <w:rPr>
          <w:i w:val="0"/>
        </w:rPr>
        <w:t xml:space="preserve"> nach </w:t>
      </w:r>
      <w:r w:rsidR="00575D8F" w:rsidRPr="00561D20">
        <w:rPr>
          <w:i w:val="0"/>
        </w:rPr>
        <w:t>diesem Vertrag</w:t>
      </w:r>
      <w:r w:rsidRPr="00561D20">
        <w:rPr>
          <w:i w:val="0"/>
        </w:rPr>
        <w:t xml:space="preserve"> vereinbarten </w:t>
      </w:r>
      <w:r w:rsidR="00343EAD">
        <w:rPr>
          <w:i w:val="0"/>
        </w:rPr>
        <w:t>Vergütung</w:t>
      </w:r>
      <w:r w:rsidRPr="00561D20">
        <w:rPr>
          <w:i w:val="0"/>
        </w:rPr>
        <w:t xml:space="preserve"> ist die Übertragung bzw. Einräumung aller in § </w:t>
      </w:r>
      <w:r w:rsidR="00561D20" w:rsidRPr="00561D20">
        <w:rPr>
          <w:i w:val="0"/>
        </w:rPr>
        <w:t xml:space="preserve">13 </w:t>
      </w:r>
      <w:r w:rsidRPr="00561D20">
        <w:rPr>
          <w:i w:val="0"/>
        </w:rPr>
        <w:t xml:space="preserve">Abs. 1 und 2 dieses Vertrages genannten Rechte abgegolten. </w:t>
      </w:r>
    </w:p>
    <w:p w14:paraId="77632E8D" w14:textId="77777777" w:rsidR="00730D09" w:rsidRDefault="008B19D3" w:rsidP="00862196">
      <w:pPr>
        <w:spacing w:before="100" w:beforeAutospacing="1" w:after="100" w:afterAutospacing="1" w:line="276" w:lineRule="auto"/>
        <w:jc w:val="center"/>
        <w:rPr>
          <w:b/>
        </w:rPr>
      </w:pPr>
      <w:r>
        <w:rPr>
          <w:b/>
        </w:rPr>
        <w:t>§ 1</w:t>
      </w:r>
      <w:r w:rsidR="008D544A">
        <w:rPr>
          <w:b/>
        </w:rPr>
        <w:t>1</w:t>
      </w:r>
      <w:r>
        <w:rPr>
          <w:b/>
        </w:rPr>
        <w:t xml:space="preserve"> </w:t>
      </w:r>
      <w:r w:rsidR="00730D09">
        <w:rPr>
          <w:b/>
        </w:rPr>
        <w:t xml:space="preserve">Sonstige </w:t>
      </w:r>
      <w:r w:rsidR="00374718">
        <w:rPr>
          <w:b/>
        </w:rPr>
        <w:t>Ans</w:t>
      </w:r>
      <w:r w:rsidR="00730D09">
        <w:rPr>
          <w:b/>
        </w:rPr>
        <w:t>prüche/Rentenversicherung</w:t>
      </w:r>
    </w:p>
    <w:p w14:paraId="32FDD0FB" w14:textId="77777777" w:rsidR="007C1ABC" w:rsidRDefault="00730D09" w:rsidP="005B1C3D">
      <w:pPr>
        <w:pStyle w:val="Listenabsatz"/>
        <w:numPr>
          <w:ilvl w:val="0"/>
          <w:numId w:val="31"/>
        </w:numPr>
        <w:spacing w:before="100" w:beforeAutospacing="1" w:after="100" w:afterAutospacing="1" w:line="276" w:lineRule="auto"/>
        <w:ind w:left="426" w:hanging="426"/>
        <w:jc w:val="both"/>
      </w:pPr>
      <w:r>
        <w:t xml:space="preserve">Für die Versteuerung der Vergütung hat der </w:t>
      </w:r>
      <w:r w:rsidR="00F27B95">
        <w:t>AN</w:t>
      </w:r>
      <w:r>
        <w:t xml:space="preserve"> selbst zu sorgen.</w:t>
      </w:r>
      <w:r w:rsidR="007C1ABC" w:rsidRPr="007C1ABC">
        <w:t xml:space="preserve"> </w:t>
      </w:r>
      <w:r w:rsidR="007C1ABC" w:rsidRPr="00774418">
        <w:t xml:space="preserve">Der </w:t>
      </w:r>
      <w:r w:rsidR="007C1ABC">
        <w:t>AN</w:t>
      </w:r>
      <w:r w:rsidR="007C1ABC" w:rsidRPr="00774418">
        <w:t xml:space="preserve"> verpflichtet sich, die zu entrichtenden Steuern selbständig abzuführen. Er stellt </w:t>
      </w:r>
      <w:r w:rsidR="00771584">
        <w:t>den</w:t>
      </w:r>
      <w:r w:rsidR="00E97640">
        <w:t xml:space="preserve"> jeweiligen AG </w:t>
      </w:r>
      <w:r w:rsidR="007C1ABC" w:rsidRPr="00774418">
        <w:t>von jeglicher Haftung für Lohnsteuer</w:t>
      </w:r>
      <w:r w:rsidR="007C1ABC">
        <w:t>ans</w:t>
      </w:r>
      <w:r w:rsidR="007C1ABC" w:rsidRPr="00774418">
        <w:t xml:space="preserve">prüche der Finanzbehörden frei und verpflichtet sich gleichzeitig etwaige </w:t>
      </w:r>
      <w:r w:rsidR="007C1ABC">
        <w:t xml:space="preserve">vom </w:t>
      </w:r>
      <w:r w:rsidR="00E97640">
        <w:t xml:space="preserve">jeweiligen </w:t>
      </w:r>
      <w:r w:rsidR="007C1ABC">
        <w:t>AG</w:t>
      </w:r>
      <w:r w:rsidR="007C1ABC" w:rsidRPr="00774418">
        <w:t xml:space="preserve"> entrichtete Lohnsteuer an diese</w:t>
      </w:r>
      <w:r w:rsidR="007C1ABC">
        <w:t>n</w:t>
      </w:r>
      <w:r w:rsidR="007C1ABC" w:rsidRPr="00774418">
        <w:t xml:space="preserve"> zu erstatten.</w:t>
      </w:r>
    </w:p>
    <w:p w14:paraId="4E470D77" w14:textId="77777777" w:rsidR="00561D20" w:rsidRDefault="00561D20" w:rsidP="005B1C3D">
      <w:pPr>
        <w:pStyle w:val="Listenabsatz"/>
        <w:ind w:left="426" w:hanging="426"/>
      </w:pPr>
    </w:p>
    <w:p w14:paraId="16DC77BB" w14:textId="77777777" w:rsidR="00D42912" w:rsidRDefault="00730D09" w:rsidP="005B1C3D">
      <w:pPr>
        <w:pStyle w:val="Listenabsatz"/>
        <w:numPr>
          <w:ilvl w:val="0"/>
          <w:numId w:val="31"/>
        </w:numPr>
        <w:spacing w:before="100" w:beforeAutospacing="1" w:after="100" w:afterAutospacing="1" w:line="276" w:lineRule="auto"/>
        <w:ind w:left="426" w:hanging="426"/>
        <w:jc w:val="both"/>
      </w:pPr>
      <w:r w:rsidRPr="00774418">
        <w:t xml:space="preserve">Der </w:t>
      </w:r>
      <w:r w:rsidR="00F27B95">
        <w:t>AN</w:t>
      </w:r>
      <w:r w:rsidRPr="00774418">
        <w:t xml:space="preserve"> sorgt selbständig für seine soziale Absicherung</w:t>
      </w:r>
      <w:r w:rsidR="008830E3">
        <w:t xml:space="preserve"> und die seiner Mitarbeiter</w:t>
      </w:r>
      <w:r w:rsidRPr="00774418">
        <w:t>, insbesondere für eine ausreichende Krankenversicherung und Altersversorgung.</w:t>
      </w:r>
      <w:r w:rsidR="007C1ABC" w:rsidRPr="007C1ABC">
        <w:t xml:space="preserve"> </w:t>
      </w:r>
      <w:r w:rsidR="007C1ABC">
        <w:t>De</w:t>
      </w:r>
      <w:r w:rsidR="00343EAD">
        <w:t>m</w:t>
      </w:r>
      <w:r w:rsidR="007C1ABC">
        <w:t xml:space="preserve"> AN </w:t>
      </w:r>
      <w:r w:rsidR="00BE6C25">
        <w:lastRenderedPageBreak/>
        <w:t>ist bekannt,</w:t>
      </w:r>
      <w:r w:rsidR="007C1ABC">
        <w:t xml:space="preserve"> dass er </w:t>
      </w:r>
      <w:r w:rsidR="008830E3">
        <w:t>bzw. seine Mitarbeiter</w:t>
      </w:r>
      <w:r w:rsidR="00343EAD">
        <w:t xml:space="preserve"> </w:t>
      </w:r>
      <w:r w:rsidR="007C1ABC">
        <w:t>nach § 2 Nr. 9 SGB VI re</w:t>
      </w:r>
      <w:r w:rsidR="00BE6C25">
        <w:t>ntenversicherungspflichtig sein</w:t>
      </w:r>
      <w:r w:rsidR="00343EAD">
        <w:t xml:space="preserve"> dürften.</w:t>
      </w:r>
    </w:p>
    <w:p w14:paraId="22EA112F" w14:textId="77777777" w:rsidR="00730D09" w:rsidRDefault="00730D09" w:rsidP="00862196">
      <w:pPr>
        <w:spacing w:before="100" w:beforeAutospacing="1" w:after="100" w:afterAutospacing="1" w:line="276" w:lineRule="auto"/>
        <w:jc w:val="center"/>
        <w:rPr>
          <w:b/>
        </w:rPr>
      </w:pPr>
      <w:r>
        <w:rPr>
          <w:b/>
        </w:rPr>
        <w:t>§ 1</w:t>
      </w:r>
      <w:r w:rsidR="008D544A">
        <w:rPr>
          <w:b/>
        </w:rPr>
        <w:t>2</w:t>
      </w:r>
      <w:r>
        <w:rPr>
          <w:b/>
        </w:rPr>
        <w:t xml:space="preserve"> Schlussbestimmungen</w:t>
      </w:r>
    </w:p>
    <w:p w14:paraId="08A20029" w14:textId="77777777" w:rsidR="00561D20" w:rsidRDefault="00730D09" w:rsidP="005B1C3D">
      <w:pPr>
        <w:pStyle w:val="Listenabsatz"/>
        <w:numPr>
          <w:ilvl w:val="0"/>
          <w:numId w:val="32"/>
        </w:numPr>
        <w:spacing w:before="100" w:beforeAutospacing="1" w:after="100" w:afterAutospacing="1" w:line="276" w:lineRule="auto"/>
        <w:ind w:left="426" w:hanging="426"/>
        <w:jc w:val="both"/>
      </w:pPr>
      <w:r>
        <w:t>Änderungen und Ergänzungen dieses Vertrages bedürfen zu ihrer Wirksamkeit der Schriftform. Dies gilt auch für die Änderun</w:t>
      </w:r>
      <w:r w:rsidR="00561D20">
        <w:t>g oder Aufhebung dieser Klausel.</w:t>
      </w:r>
    </w:p>
    <w:p w14:paraId="49ECCE54" w14:textId="77777777" w:rsidR="00116E06" w:rsidRDefault="00116E06" w:rsidP="005B1C3D">
      <w:pPr>
        <w:pStyle w:val="Listenabsatz"/>
        <w:spacing w:before="100" w:beforeAutospacing="1" w:after="100" w:afterAutospacing="1" w:line="276" w:lineRule="auto"/>
        <w:ind w:left="426" w:hanging="426"/>
        <w:jc w:val="both"/>
      </w:pPr>
    </w:p>
    <w:p w14:paraId="1CB45784" w14:textId="77777777" w:rsidR="00561D20" w:rsidRDefault="00730D09" w:rsidP="005B1C3D">
      <w:pPr>
        <w:pStyle w:val="Listenabsatz"/>
        <w:numPr>
          <w:ilvl w:val="0"/>
          <w:numId w:val="32"/>
        </w:numPr>
        <w:spacing w:before="100" w:beforeAutospacing="1" w:after="100" w:afterAutospacing="1" w:line="276" w:lineRule="auto"/>
        <w:ind w:left="426" w:hanging="426"/>
        <w:jc w:val="both"/>
      </w:pPr>
      <w:r>
        <w:t xml:space="preserve">Mündliche Nebenabreden bestehen nicht. </w:t>
      </w:r>
    </w:p>
    <w:p w14:paraId="4D8E251D" w14:textId="77777777" w:rsidR="00116E06" w:rsidRDefault="00116E06" w:rsidP="005B1C3D">
      <w:pPr>
        <w:pStyle w:val="Listenabsatz"/>
        <w:spacing w:before="100" w:beforeAutospacing="1" w:after="100" w:afterAutospacing="1" w:line="276" w:lineRule="auto"/>
        <w:ind w:left="426" w:hanging="426"/>
        <w:jc w:val="both"/>
      </w:pPr>
    </w:p>
    <w:p w14:paraId="6132B249" w14:textId="77777777" w:rsidR="0061275A" w:rsidRDefault="00730D09" w:rsidP="005B1C3D">
      <w:pPr>
        <w:pStyle w:val="Listenabsatz"/>
        <w:numPr>
          <w:ilvl w:val="0"/>
          <w:numId w:val="32"/>
        </w:numPr>
        <w:spacing w:before="100" w:beforeAutospacing="1" w:after="100" w:afterAutospacing="1" w:line="276" w:lineRule="auto"/>
        <w:ind w:left="426" w:hanging="426"/>
        <w:jc w:val="both"/>
      </w:pPr>
      <w:r>
        <w:t>Sind oder werden einzelne Bestimmungen dieses Vertrages unwirksam, so wird dadurch die Gültigkeit der übrigen Bestimmungen nicht berührt. Die Vertr</w:t>
      </w:r>
      <w:r w:rsidR="00374718">
        <w:t>ags</w:t>
      </w:r>
      <w:r>
        <w:t xml:space="preserve">parteien werden in diesem Fall die ungültige Bestimmung durch eine andere ersetzen, die dem wirtschaftlichen Zweck der weggefallenen Regelung in zulässiger Weise am nächsten kommt. </w:t>
      </w:r>
    </w:p>
    <w:p w14:paraId="70EE71CF" w14:textId="77777777" w:rsidR="0061275A" w:rsidRDefault="0061275A" w:rsidP="005B1C3D">
      <w:pPr>
        <w:pStyle w:val="Listenabsatz"/>
        <w:spacing w:before="100" w:beforeAutospacing="1" w:after="100" w:afterAutospacing="1" w:line="276" w:lineRule="auto"/>
        <w:ind w:left="426" w:hanging="426"/>
        <w:jc w:val="both"/>
      </w:pPr>
    </w:p>
    <w:p w14:paraId="0691037F" w14:textId="77777777" w:rsidR="00C71746" w:rsidRDefault="00730D09" w:rsidP="005B1C3D">
      <w:pPr>
        <w:pStyle w:val="Listenabsatz"/>
        <w:numPr>
          <w:ilvl w:val="0"/>
          <w:numId w:val="32"/>
        </w:numPr>
        <w:spacing w:before="100" w:beforeAutospacing="1" w:after="100" w:afterAutospacing="1" w:line="276" w:lineRule="auto"/>
        <w:ind w:left="426" w:hanging="426"/>
        <w:jc w:val="both"/>
      </w:pPr>
      <w:r>
        <w:t>Gerichtsstand ist Darmstadt.</w:t>
      </w:r>
    </w:p>
    <w:p w14:paraId="77788B11" w14:textId="667C1425" w:rsidR="00FA645E" w:rsidRDefault="00FA645E" w:rsidP="00EB1B03">
      <w:pPr>
        <w:spacing w:before="100" w:beforeAutospacing="1" w:after="100" w:afterAutospacing="1" w:line="276" w:lineRule="auto"/>
      </w:pPr>
    </w:p>
    <w:p w14:paraId="411DAAC7" w14:textId="77777777" w:rsidR="00FA645E" w:rsidRDefault="00FA645E" w:rsidP="00EB1B03">
      <w:pPr>
        <w:spacing w:before="100" w:beforeAutospacing="1" w:after="100" w:afterAutospacing="1" w:line="276" w:lineRule="auto"/>
      </w:pPr>
    </w:p>
    <w:p w14:paraId="39A9B2E2" w14:textId="77777777" w:rsidR="00EB1B03" w:rsidRDefault="00EB1B03" w:rsidP="00EB1B03">
      <w:pPr>
        <w:spacing w:before="100" w:beforeAutospacing="1" w:after="100" w:afterAutospacing="1" w:line="276" w:lineRule="auto"/>
      </w:pPr>
      <w:r>
        <w:t>.....................................................</w:t>
      </w:r>
      <w:r>
        <w:tab/>
      </w:r>
      <w:r>
        <w:tab/>
        <w:t>.....................................................</w:t>
      </w:r>
    </w:p>
    <w:p w14:paraId="054FBBF3" w14:textId="2DB38B42" w:rsidR="00EB1B03" w:rsidRPr="00FA645E" w:rsidRDefault="00EB1B03" w:rsidP="00EB1B03">
      <w:pPr>
        <w:spacing w:before="100" w:beforeAutospacing="1" w:after="100" w:afterAutospacing="1" w:line="276" w:lineRule="auto"/>
      </w:pPr>
      <w:r w:rsidRPr="00FA645E">
        <w:t>FAIR GmbH</w:t>
      </w:r>
      <w:r w:rsidR="00FA645E">
        <w:tab/>
      </w:r>
      <w:r w:rsidRPr="00FA645E">
        <w:tab/>
      </w:r>
      <w:r w:rsidRPr="00FA645E">
        <w:tab/>
      </w:r>
      <w:r w:rsidRPr="00FA645E">
        <w:tab/>
      </w:r>
      <w:r w:rsidRPr="00FA645E">
        <w:tab/>
        <w:t>FAIR GmbH</w:t>
      </w:r>
    </w:p>
    <w:p w14:paraId="1ED815C8" w14:textId="77777777" w:rsidR="00FA645E" w:rsidRDefault="00FA645E" w:rsidP="00EB1B03">
      <w:pPr>
        <w:keepNext/>
        <w:keepLines/>
        <w:spacing w:before="100" w:beforeAutospacing="1" w:after="100" w:afterAutospacing="1" w:line="276" w:lineRule="auto"/>
      </w:pPr>
    </w:p>
    <w:p w14:paraId="061E4D0E" w14:textId="43E25283" w:rsidR="00EB1B03" w:rsidRDefault="00672C38" w:rsidP="00EB1B03">
      <w:pPr>
        <w:keepNext/>
        <w:keepLines/>
        <w:spacing w:before="100" w:beforeAutospacing="1" w:after="100" w:afterAutospacing="1" w:line="276" w:lineRule="auto"/>
      </w:pPr>
      <w:r w:rsidRPr="00672C38">
        <w:rPr>
          <w:highlight w:val="yellow"/>
        </w:rPr>
        <w:t>XXX</w:t>
      </w:r>
      <w:r w:rsidR="00BD5834" w:rsidRPr="00FA645E">
        <w:t xml:space="preserve">, </w:t>
      </w:r>
      <w:r w:rsidR="00730D09">
        <w:t>den</w:t>
      </w:r>
      <w:r w:rsidR="00146B9D">
        <w:t xml:space="preserve"> _______________</w:t>
      </w:r>
      <w:r>
        <w:tab/>
      </w:r>
      <w:r>
        <w:tab/>
      </w:r>
      <w:r w:rsidR="00EB1B03">
        <w:tab/>
      </w:r>
      <w:r w:rsidRPr="00672C38">
        <w:rPr>
          <w:highlight w:val="yellow"/>
        </w:rPr>
        <w:t>XXX</w:t>
      </w:r>
      <w:r w:rsidR="00FA645E" w:rsidRPr="00FA645E">
        <w:t xml:space="preserve">, </w:t>
      </w:r>
      <w:r w:rsidR="00EB1B03">
        <w:t>den _______________</w:t>
      </w:r>
    </w:p>
    <w:p w14:paraId="114CF33D" w14:textId="501C34D0" w:rsidR="00FA645E" w:rsidRDefault="00FA645E" w:rsidP="00EB1B03">
      <w:pPr>
        <w:keepNext/>
        <w:keepLines/>
        <w:spacing w:before="100" w:beforeAutospacing="1" w:after="100" w:afterAutospacing="1" w:line="276" w:lineRule="auto"/>
      </w:pPr>
    </w:p>
    <w:p w14:paraId="6522FE9B" w14:textId="77777777" w:rsidR="00FA645E" w:rsidRDefault="00FA645E" w:rsidP="00EB1B03">
      <w:pPr>
        <w:keepNext/>
        <w:keepLines/>
        <w:spacing w:before="100" w:beforeAutospacing="1" w:after="100" w:afterAutospacing="1" w:line="276" w:lineRule="auto"/>
      </w:pPr>
    </w:p>
    <w:p w14:paraId="45221C13" w14:textId="77777777" w:rsidR="00EB1B03" w:rsidRDefault="00730D09" w:rsidP="00EB1B03">
      <w:pPr>
        <w:keepNext/>
        <w:keepLines/>
        <w:spacing w:before="100" w:beforeAutospacing="1" w:after="100" w:afterAutospacing="1" w:line="276" w:lineRule="auto"/>
      </w:pPr>
      <w:r>
        <w:t>.....................................................</w:t>
      </w:r>
      <w:r w:rsidR="00EB1B03">
        <w:tab/>
      </w:r>
      <w:r w:rsidR="00EB1B03">
        <w:tab/>
        <w:t>.....................................................</w:t>
      </w:r>
    </w:p>
    <w:p w14:paraId="5BECA3FB" w14:textId="5EC7118B" w:rsidR="00EB1B03" w:rsidRPr="00FA645E" w:rsidRDefault="00672C38" w:rsidP="00EB1B03">
      <w:pPr>
        <w:spacing w:before="100" w:beforeAutospacing="1" w:after="100" w:afterAutospacing="1" w:line="276" w:lineRule="auto"/>
        <w:rPr>
          <w:color w:val="FF0000"/>
        </w:rPr>
      </w:pPr>
      <w:r w:rsidRPr="00672C38">
        <w:rPr>
          <w:highlight w:val="yellow"/>
        </w:rPr>
        <w:t>XXX</w:t>
      </w:r>
      <w:r>
        <w:tab/>
      </w:r>
      <w:r>
        <w:tab/>
      </w:r>
      <w:r>
        <w:tab/>
      </w:r>
      <w:r w:rsidR="00EB1B03" w:rsidRPr="00FA645E">
        <w:rPr>
          <w:color w:val="FF0000"/>
        </w:rPr>
        <w:tab/>
      </w:r>
      <w:r w:rsidR="00EB1B03" w:rsidRPr="00FA645E">
        <w:rPr>
          <w:color w:val="FF0000"/>
        </w:rPr>
        <w:tab/>
      </w:r>
      <w:r w:rsidR="00EB1B03" w:rsidRPr="00FA645E">
        <w:rPr>
          <w:color w:val="FF0000"/>
        </w:rPr>
        <w:tab/>
      </w:r>
      <w:proofErr w:type="spellStart"/>
      <w:r w:rsidRPr="00672C38">
        <w:rPr>
          <w:highlight w:val="yellow"/>
        </w:rPr>
        <w:t>XXX</w:t>
      </w:r>
      <w:proofErr w:type="spellEnd"/>
    </w:p>
    <w:p w14:paraId="2CB2865E" w14:textId="205BCC5F" w:rsidR="00730D09" w:rsidRPr="008830E3" w:rsidRDefault="00730D09" w:rsidP="00A6656C">
      <w:pPr>
        <w:spacing w:before="100" w:beforeAutospacing="1" w:after="100" w:afterAutospacing="1" w:line="276" w:lineRule="auto"/>
        <w:rPr>
          <w:color w:val="FF0000"/>
        </w:rPr>
      </w:pPr>
    </w:p>
    <w:sectPr w:rsidR="00730D09" w:rsidRPr="008830E3" w:rsidSect="00F00D0C">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134"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E89AB" w14:textId="77777777" w:rsidR="00306A68" w:rsidRDefault="00306A68" w:rsidP="006037E8">
      <w:r>
        <w:separator/>
      </w:r>
    </w:p>
  </w:endnote>
  <w:endnote w:type="continuationSeparator" w:id="0">
    <w:p w14:paraId="358D2DFC" w14:textId="77777777" w:rsidR="00306A68" w:rsidRDefault="00306A68" w:rsidP="00603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ACD02" w14:textId="77777777" w:rsidR="00B4088D" w:rsidRDefault="00B4088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B5611" w14:textId="77777777" w:rsidR="005A2F40" w:rsidRDefault="005A2F40" w:rsidP="00785C57">
    <w:pPr>
      <w:pStyle w:val="Fuzeile"/>
      <w:tabs>
        <w:tab w:val="clear" w:pos="9072"/>
        <w:tab w:val="right" w:pos="9189"/>
      </w:tabs>
      <w:rPr>
        <w:rFonts w:cs="Arial"/>
      </w:rPr>
    </w:pPr>
  </w:p>
  <w:p w14:paraId="6211A596" w14:textId="77777777" w:rsidR="00785C57" w:rsidRDefault="00785C57" w:rsidP="00785C57">
    <w:pPr>
      <w:pStyle w:val="Fuzeile"/>
      <w:tabs>
        <w:tab w:val="clear" w:pos="9072"/>
        <w:tab w:val="right" w:pos="9189"/>
      </w:tabs>
      <w:rPr>
        <w:rFonts w:cs="Arial"/>
      </w:rPr>
    </w:pPr>
    <w:r>
      <w:rPr>
        <w:rFonts w:cs="Arial"/>
      </w:rPr>
      <w:tab/>
    </w:r>
    <w:r>
      <w:rPr>
        <w:rFonts w:cs="Arial"/>
      </w:rPr>
      <w:tab/>
    </w:r>
    <w:r w:rsidRPr="00CD1F25">
      <w:rPr>
        <w:rFonts w:cs="Arial"/>
      </w:rPr>
      <w:t>Seite</w:t>
    </w:r>
    <w:r w:rsidRPr="00504635">
      <w:rPr>
        <w:rFonts w:cs="Arial"/>
      </w:rPr>
      <w:t xml:space="preserve"> </w:t>
    </w:r>
    <w:r w:rsidRPr="00504635">
      <w:rPr>
        <w:rFonts w:cs="Arial"/>
      </w:rPr>
      <w:fldChar w:fldCharType="begin"/>
    </w:r>
    <w:r w:rsidRPr="00504635">
      <w:rPr>
        <w:rFonts w:cs="Arial"/>
      </w:rPr>
      <w:instrText xml:space="preserve"> PAGE   \* MERGEFORMAT </w:instrText>
    </w:r>
    <w:r w:rsidRPr="00504635">
      <w:rPr>
        <w:rFonts w:cs="Arial"/>
      </w:rPr>
      <w:fldChar w:fldCharType="separate"/>
    </w:r>
    <w:r w:rsidR="009D182D">
      <w:rPr>
        <w:rFonts w:cs="Arial"/>
        <w:noProof/>
      </w:rPr>
      <w:t>1</w:t>
    </w:r>
    <w:r w:rsidRPr="00504635">
      <w:rPr>
        <w:rFonts w:cs="Arial"/>
      </w:rPr>
      <w:fldChar w:fldCharType="end"/>
    </w:r>
    <w:r w:rsidRPr="00504635">
      <w:rPr>
        <w:rFonts w:cs="Arial"/>
      </w:rPr>
      <w:t xml:space="preserve"> von </w:t>
    </w:r>
    <w:r w:rsidRPr="00504635">
      <w:rPr>
        <w:rFonts w:cs="Arial"/>
      </w:rPr>
      <w:fldChar w:fldCharType="begin"/>
    </w:r>
    <w:r w:rsidRPr="00504635">
      <w:rPr>
        <w:rFonts w:cs="Arial"/>
      </w:rPr>
      <w:instrText xml:space="preserve"> NUMPAGES   \* MERGEFORMAT </w:instrText>
    </w:r>
    <w:r w:rsidRPr="00504635">
      <w:rPr>
        <w:rFonts w:cs="Arial"/>
      </w:rPr>
      <w:fldChar w:fldCharType="separate"/>
    </w:r>
    <w:r w:rsidR="009D182D">
      <w:rPr>
        <w:rFonts w:cs="Arial"/>
        <w:noProof/>
      </w:rPr>
      <w:t>6</w:t>
    </w:r>
    <w:r w:rsidRPr="00504635">
      <w:rPr>
        <w:rFonts w:cs="Arial"/>
      </w:rPr>
      <w:fldChar w:fldCharType="end"/>
    </w:r>
  </w:p>
  <w:p w14:paraId="09185E47" w14:textId="4CF3DAAD" w:rsidR="00CC2570" w:rsidRPr="00CC2570" w:rsidRDefault="00597BD9" w:rsidP="00597BD9">
    <w:pPr>
      <w:rPr>
        <w:rFonts w:ascii="Times New Roman" w:hAnsi="Times New Roman"/>
        <w:sz w:val="24"/>
        <w:szCs w:val="24"/>
        <w:lang w:eastAsia="zh-CN"/>
      </w:rPr>
    </w:pPr>
    <w:r>
      <w:rPr>
        <w:rFonts w:asciiTheme="majorHAnsi" w:hAnsiTheme="majorHAnsi" w:cstheme="majorHAnsi"/>
        <w:sz w:val="20"/>
      </w:rPr>
      <w:t>15</w:t>
    </w:r>
    <w:r w:rsidR="000420B3">
      <w:rPr>
        <w:rFonts w:asciiTheme="majorHAnsi" w:hAnsiTheme="majorHAnsi" w:cstheme="majorHAnsi"/>
        <w:sz w:val="20"/>
      </w:rPr>
      <w:t>.0</w:t>
    </w:r>
    <w:r>
      <w:rPr>
        <w:rFonts w:asciiTheme="majorHAnsi" w:hAnsiTheme="majorHAnsi" w:cstheme="majorHAnsi"/>
        <w:sz w:val="20"/>
      </w:rPr>
      <w:t>7</w:t>
    </w:r>
    <w:r w:rsidR="000420B3">
      <w:rPr>
        <w:rFonts w:asciiTheme="majorHAnsi" w:hAnsiTheme="majorHAnsi" w:cstheme="majorHAnsi"/>
        <w:sz w:val="20"/>
      </w:rPr>
      <w:t>.202</w:t>
    </w:r>
    <w:r>
      <w:rPr>
        <w:rFonts w:asciiTheme="majorHAnsi" w:hAnsiTheme="majorHAnsi" w:cstheme="majorHAnsi"/>
        <w:sz w:val="20"/>
      </w:rPr>
      <w:t>6</w:t>
    </w:r>
    <w:r w:rsidR="0044156C">
      <w:rPr>
        <w:rFonts w:asciiTheme="majorHAnsi" w:hAnsiTheme="majorHAnsi" w:cstheme="majorHAnsi"/>
        <w:sz w:val="20"/>
      </w:rPr>
      <w:t xml:space="preserve">       </w:t>
    </w:r>
    <w:r>
      <w:rPr>
        <w:rFonts w:asciiTheme="majorHAnsi" w:hAnsiTheme="majorHAnsi" w:cstheme="majorHAnsi"/>
        <w:sz w:val="20"/>
      </w:rPr>
      <w:t xml:space="preserve">                      </w:t>
    </w:r>
    <w:r w:rsidR="0044156C">
      <w:rPr>
        <w:rFonts w:asciiTheme="majorHAnsi" w:hAnsiTheme="majorHAnsi" w:cstheme="majorHAnsi"/>
        <w:sz w:val="20"/>
      </w:rPr>
      <w:t xml:space="preserve">  </w:t>
    </w:r>
    <w:r w:rsidR="00CC2570">
      <w:rPr>
        <w:rFonts w:asciiTheme="majorHAnsi" w:hAnsiTheme="majorHAnsi" w:cstheme="majorHAnsi"/>
        <w:sz w:val="20"/>
      </w:rPr>
      <w:t xml:space="preserve">    </w:t>
    </w:r>
    <w:r w:rsidR="0044156C">
      <w:rPr>
        <w:rFonts w:asciiTheme="majorHAnsi" w:hAnsiTheme="majorHAnsi" w:cstheme="majorHAnsi"/>
        <w:sz w:val="20"/>
      </w:rPr>
      <w:t xml:space="preserve"> </w:t>
    </w:r>
    <w:r w:rsidR="000420B3">
      <w:rPr>
        <w:rFonts w:asciiTheme="majorHAnsi" w:hAnsiTheme="majorHAnsi" w:cstheme="majorHAnsi"/>
        <w:sz w:val="20"/>
      </w:rPr>
      <w:t xml:space="preserve">Vergabenummer: </w:t>
    </w:r>
    <w:r w:rsidR="003953D9" w:rsidRPr="003953D9">
      <w:rPr>
        <w:rFonts w:asciiTheme="majorHAnsi" w:hAnsiTheme="majorHAnsi" w:cstheme="majorHAnsi"/>
        <w:sz w:val="20"/>
      </w:rPr>
      <w:t>01/</w:t>
    </w:r>
    <w:r w:rsidR="00B4088D" w:rsidRPr="00B4088D">
      <w:rPr>
        <w:rFonts w:asciiTheme="majorHAnsi" w:hAnsiTheme="majorHAnsi" w:cstheme="majorHAnsi"/>
        <w:sz w:val="20"/>
      </w:rPr>
      <w:t>2600038952</w:t>
    </w:r>
  </w:p>
  <w:p w14:paraId="5A0A5C68" w14:textId="06E57628" w:rsidR="0044156C" w:rsidRPr="00FE22D0" w:rsidRDefault="0044156C" w:rsidP="0044156C">
    <w:pPr>
      <w:pStyle w:val="Fuzeile"/>
      <w:jc w:val="center"/>
      <w:rPr>
        <w:rFonts w:asciiTheme="majorHAnsi" w:hAnsiTheme="majorHAnsi" w:cstheme="majorHAnsi"/>
        <w:sz w:val="20"/>
      </w:rPr>
    </w:pPr>
  </w:p>
  <w:p w14:paraId="5A87F7B8" w14:textId="77777777" w:rsidR="0044156C" w:rsidRPr="00785C57" w:rsidRDefault="0044156C" w:rsidP="00785C57">
    <w:pPr>
      <w:pStyle w:val="Fuzeile"/>
      <w:tabs>
        <w:tab w:val="clear" w:pos="9072"/>
        <w:tab w:val="right" w:pos="9189"/>
      </w:tabs>
      <w:rPr>
        <w:rFonts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A7CB7" w14:textId="77777777" w:rsidR="0073483B" w:rsidRPr="0073483B" w:rsidRDefault="0073483B" w:rsidP="0073483B">
    <w:pPr>
      <w:tabs>
        <w:tab w:val="center" w:pos="4536"/>
        <w:tab w:val="right" w:pos="9189"/>
      </w:tabs>
      <w:rPr>
        <w:rFonts w:cs="Arial"/>
      </w:rPr>
    </w:pPr>
    <w:r w:rsidRPr="00877960">
      <w:rPr>
        <w:rFonts w:cs="Arial"/>
      </w:rPr>
      <w:t xml:space="preserve">Stand: </w:t>
    </w:r>
    <w:r w:rsidR="002563FC" w:rsidRPr="00877960">
      <w:rPr>
        <w:rFonts w:cs="Arial"/>
      </w:rPr>
      <w:t>05.06</w:t>
    </w:r>
    <w:r w:rsidRPr="00877960">
      <w:rPr>
        <w:rFonts w:cs="Arial"/>
      </w:rPr>
      <w:t>.2018</w:t>
    </w:r>
    <w:r w:rsidRPr="0073483B">
      <w:rPr>
        <w:rFonts w:cs="Arial"/>
      </w:rPr>
      <w:tab/>
    </w:r>
    <w:r w:rsidRPr="0073483B">
      <w:rPr>
        <w:rFonts w:cs="Arial"/>
      </w:rPr>
      <w:tab/>
      <w:t xml:space="preserve">Seite </w:t>
    </w:r>
    <w:r w:rsidRPr="0073483B">
      <w:rPr>
        <w:rFonts w:cs="Arial"/>
      </w:rPr>
      <w:fldChar w:fldCharType="begin"/>
    </w:r>
    <w:r w:rsidRPr="0073483B">
      <w:rPr>
        <w:rFonts w:cs="Arial"/>
      </w:rPr>
      <w:instrText xml:space="preserve"> PAGE   \* MERGEFORMAT </w:instrText>
    </w:r>
    <w:r w:rsidRPr="0073483B">
      <w:rPr>
        <w:rFonts w:cs="Arial"/>
      </w:rPr>
      <w:fldChar w:fldCharType="separate"/>
    </w:r>
    <w:r w:rsidR="008B28AC">
      <w:rPr>
        <w:rFonts w:cs="Arial"/>
        <w:noProof/>
      </w:rPr>
      <w:t>9</w:t>
    </w:r>
    <w:r w:rsidRPr="0073483B">
      <w:rPr>
        <w:rFonts w:cs="Arial"/>
      </w:rPr>
      <w:fldChar w:fldCharType="end"/>
    </w:r>
    <w:r w:rsidRPr="0073483B">
      <w:rPr>
        <w:rFonts w:cs="Arial"/>
      </w:rPr>
      <w:t xml:space="preserve"> von </w:t>
    </w:r>
    <w:r w:rsidRPr="0073483B">
      <w:rPr>
        <w:rFonts w:cs="Arial"/>
      </w:rPr>
      <w:fldChar w:fldCharType="begin"/>
    </w:r>
    <w:r w:rsidRPr="0073483B">
      <w:rPr>
        <w:rFonts w:cs="Arial"/>
      </w:rPr>
      <w:instrText xml:space="preserve"> NUMPAGES   \* MERGEFORMAT </w:instrText>
    </w:r>
    <w:r w:rsidRPr="0073483B">
      <w:rPr>
        <w:rFonts w:cs="Arial"/>
      </w:rPr>
      <w:fldChar w:fldCharType="separate"/>
    </w:r>
    <w:r w:rsidR="008B28AC">
      <w:rPr>
        <w:rFonts w:cs="Arial"/>
        <w:noProof/>
      </w:rPr>
      <w:t>9</w:t>
    </w:r>
    <w:r w:rsidRPr="0073483B">
      <w:rPr>
        <w:rFonts w:cs="Arial"/>
      </w:rPr>
      <w:fldChar w:fldCharType="end"/>
    </w:r>
  </w:p>
  <w:p w14:paraId="0B3F39BF" w14:textId="77777777" w:rsidR="0073483B" w:rsidRPr="0073483B" w:rsidRDefault="0073483B" w:rsidP="0073483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982DD" w14:textId="77777777" w:rsidR="00306A68" w:rsidRDefault="00306A68" w:rsidP="006037E8">
      <w:r>
        <w:separator/>
      </w:r>
    </w:p>
  </w:footnote>
  <w:footnote w:type="continuationSeparator" w:id="0">
    <w:p w14:paraId="5A86A519" w14:textId="77777777" w:rsidR="00306A68" w:rsidRDefault="00306A68" w:rsidP="00603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5E24" w14:textId="77777777" w:rsidR="00B4088D" w:rsidRDefault="00B4088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F5FD1" w14:textId="77777777" w:rsidR="0044156C" w:rsidRDefault="000420B3" w:rsidP="0044156C">
    <w:pPr>
      <w:pStyle w:val="GSIAdr"/>
      <w:ind w:left="279"/>
      <w:rPr>
        <w:b/>
        <w:bCs/>
      </w:rPr>
    </w:pPr>
    <w:r>
      <w:rPr>
        <w:noProof/>
      </w:rPr>
      <w:drawing>
        <wp:inline distT="0" distB="0" distL="0" distR="0" wp14:anchorId="7E8924B1" wp14:editId="6E51909C">
          <wp:extent cx="776377" cy="585922"/>
          <wp:effectExtent l="0" t="0" r="5080" b="5080"/>
          <wp:docPr id="2"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p w14:paraId="3AEBB4AF" w14:textId="77777777" w:rsidR="000420B3" w:rsidRPr="00161E06" w:rsidRDefault="000420B3" w:rsidP="000420B3">
    <w:pPr>
      <w:pStyle w:val="Kopfzeile"/>
      <w:spacing w:line="200" w:lineRule="atLeast"/>
      <w:ind w:left="284"/>
      <w:rPr>
        <w:b/>
        <w:sz w:val="16"/>
        <w:szCs w:val="16"/>
        <w:lang w:val="en-US"/>
      </w:rPr>
    </w:pPr>
    <w:r>
      <w:rPr>
        <w:b/>
        <w:sz w:val="16"/>
        <w:szCs w:val="16"/>
        <w:lang w:val="en-US"/>
      </w:rPr>
      <w:tab/>
      <w:t xml:space="preserve">                                                                                        </w:t>
    </w:r>
    <w:r w:rsidRPr="00161E06">
      <w:rPr>
        <w:b/>
        <w:sz w:val="16"/>
        <w:szCs w:val="16"/>
        <w:lang w:val="en-US"/>
      </w:rPr>
      <w:t>FAIR - Facility for Antiproton and Ion Research in Europe GmbH</w:t>
    </w:r>
  </w:p>
  <w:p w14:paraId="7F7F7CA8" w14:textId="77777777" w:rsidR="000420B3" w:rsidRPr="00B4088D" w:rsidRDefault="000420B3" w:rsidP="000420B3">
    <w:pPr>
      <w:pStyle w:val="Kopfzeile"/>
      <w:spacing w:line="200" w:lineRule="atLeast"/>
      <w:ind w:left="284"/>
      <w:rPr>
        <w:sz w:val="16"/>
        <w:szCs w:val="16"/>
        <w:lang w:val="en-US"/>
      </w:rPr>
    </w:pPr>
    <w:r w:rsidRPr="000420B3">
      <w:rPr>
        <w:sz w:val="16"/>
        <w:szCs w:val="16"/>
        <w:lang w:val="en-US"/>
      </w:rPr>
      <w:tab/>
    </w:r>
    <w:r w:rsidRPr="000420B3">
      <w:rPr>
        <w:sz w:val="16"/>
        <w:szCs w:val="16"/>
        <w:lang w:val="en-US"/>
      </w:rPr>
      <w:tab/>
    </w:r>
    <w:proofErr w:type="spellStart"/>
    <w:r w:rsidRPr="00B4088D">
      <w:rPr>
        <w:sz w:val="16"/>
        <w:szCs w:val="16"/>
        <w:lang w:val="en-US"/>
      </w:rPr>
      <w:t>Planckstraße</w:t>
    </w:r>
    <w:proofErr w:type="spellEnd"/>
    <w:r w:rsidRPr="00B4088D">
      <w:rPr>
        <w:sz w:val="16"/>
        <w:szCs w:val="16"/>
        <w:lang w:val="en-US"/>
      </w:rPr>
      <w:t xml:space="preserve"> 1</w:t>
    </w:r>
  </w:p>
  <w:p w14:paraId="58DE2620" w14:textId="77777777" w:rsidR="000420B3" w:rsidRPr="00E56D81" w:rsidRDefault="000420B3" w:rsidP="000420B3">
    <w:pPr>
      <w:pStyle w:val="Kopfzeile"/>
      <w:spacing w:after="100" w:line="200" w:lineRule="atLeast"/>
      <w:ind w:left="284"/>
      <w:rPr>
        <w:sz w:val="16"/>
        <w:szCs w:val="16"/>
      </w:rPr>
    </w:pPr>
    <w:r w:rsidRPr="00B4088D">
      <w:rPr>
        <w:sz w:val="16"/>
        <w:szCs w:val="16"/>
        <w:lang w:val="en-US"/>
      </w:rPr>
      <w:tab/>
    </w:r>
    <w:r w:rsidRPr="00B4088D">
      <w:rPr>
        <w:sz w:val="16"/>
        <w:szCs w:val="16"/>
        <w:lang w:val="en-US"/>
      </w:rPr>
      <w:tab/>
    </w:r>
    <w:r w:rsidRPr="00E56D81">
      <w:rPr>
        <w:sz w:val="16"/>
        <w:szCs w:val="16"/>
      </w:rPr>
      <w:t>64291 Darmstadt</w:t>
    </w:r>
  </w:p>
  <w:p w14:paraId="5D698572" w14:textId="77777777" w:rsidR="0044156C" w:rsidRDefault="000420B3" w:rsidP="000420B3">
    <w:pPr>
      <w:pStyle w:val="Kopfzeile"/>
    </w:pPr>
    <w:r>
      <w:t xml:space="preserve">   </w:t>
    </w:r>
    <w:r>
      <w:tab/>
    </w:r>
    <w:r>
      <w:tab/>
    </w:r>
    <w:hyperlink r:id="rId2" w:tgtFrame="_blank" w:tooltip="Opens internal link in current window" w:history="1">
      <w:r w:rsidRPr="00E56D81">
        <w:rPr>
          <w:rStyle w:val="Hyperlink"/>
          <w:sz w:val="16"/>
          <w:szCs w:val="16"/>
        </w:rPr>
        <w:t>www.fair-center.eu</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E6514" w14:textId="77777777" w:rsidR="00B4088D" w:rsidRDefault="00B4088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767"/>
    <w:multiLevelType w:val="hybridMultilevel"/>
    <w:tmpl w:val="81EEE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5557D6"/>
    <w:multiLevelType w:val="hybridMultilevel"/>
    <w:tmpl w:val="F642DF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732D91"/>
    <w:multiLevelType w:val="hybridMultilevel"/>
    <w:tmpl w:val="1F72B92A"/>
    <w:lvl w:ilvl="0" w:tplc="027471CE">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1C7E2B"/>
    <w:multiLevelType w:val="singleLevel"/>
    <w:tmpl w:val="19C8547C"/>
    <w:lvl w:ilvl="0">
      <w:start w:val="2"/>
      <w:numFmt w:val="decimal"/>
      <w:lvlText w:val="%1."/>
      <w:lvlJc w:val="left"/>
      <w:pPr>
        <w:tabs>
          <w:tab w:val="num" w:pos="360"/>
        </w:tabs>
        <w:ind w:left="360" w:hanging="360"/>
      </w:pPr>
      <w:rPr>
        <w:rFonts w:cs="Times New Roman"/>
      </w:rPr>
    </w:lvl>
  </w:abstractNum>
  <w:abstractNum w:abstractNumId="4" w15:restartNumberingAfterBreak="0">
    <w:nsid w:val="0AF21A21"/>
    <w:multiLevelType w:val="hybridMultilevel"/>
    <w:tmpl w:val="23C82B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B5473C"/>
    <w:multiLevelType w:val="singleLevel"/>
    <w:tmpl w:val="221285F0"/>
    <w:lvl w:ilvl="0">
      <w:start w:val="1"/>
      <w:numFmt w:val="decimal"/>
      <w:lvlText w:val="%1."/>
      <w:legacy w:legacy="1" w:legacySpace="0" w:legacyIndent="283"/>
      <w:lvlJc w:val="left"/>
      <w:pPr>
        <w:ind w:left="283" w:hanging="283"/>
      </w:pPr>
      <w:rPr>
        <w:rFonts w:cs="Times New Roman"/>
      </w:rPr>
    </w:lvl>
  </w:abstractNum>
  <w:abstractNum w:abstractNumId="6" w15:restartNumberingAfterBreak="0">
    <w:nsid w:val="0E8A7DDF"/>
    <w:multiLevelType w:val="hybridMultilevel"/>
    <w:tmpl w:val="50D460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F337CF"/>
    <w:multiLevelType w:val="hybridMultilevel"/>
    <w:tmpl w:val="87CAD5F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6A0EAC"/>
    <w:multiLevelType w:val="hybridMultilevel"/>
    <w:tmpl w:val="6C64A61E"/>
    <w:lvl w:ilvl="0" w:tplc="662C1E3C">
      <w:start w:val="1"/>
      <w:numFmt w:val="decimal"/>
      <w:lvlText w:val="%1."/>
      <w:lvlJc w:val="left"/>
      <w:pPr>
        <w:ind w:left="644" w:hanging="360"/>
      </w:pPr>
      <w:rPr>
        <w:b w:val="0"/>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77B5835"/>
    <w:multiLevelType w:val="singleLevel"/>
    <w:tmpl w:val="0407000F"/>
    <w:lvl w:ilvl="0">
      <w:start w:val="1"/>
      <w:numFmt w:val="decimal"/>
      <w:lvlText w:val="%1."/>
      <w:lvlJc w:val="left"/>
      <w:pPr>
        <w:tabs>
          <w:tab w:val="num" w:pos="360"/>
        </w:tabs>
        <w:ind w:left="360" w:hanging="360"/>
      </w:pPr>
      <w:rPr>
        <w:rFonts w:cs="Times New Roman"/>
      </w:rPr>
    </w:lvl>
  </w:abstractNum>
  <w:abstractNum w:abstractNumId="10" w15:restartNumberingAfterBreak="0">
    <w:nsid w:val="28760054"/>
    <w:multiLevelType w:val="hybridMultilevel"/>
    <w:tmpl w:val="A57C04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9F08C2"/>
    <w:multiLevelType w:val="hybridMultilevel"/>
    <w:tmpl w:val="BDA4E224"/>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E0A7440"/>
    <w:multiLevelType w:val="hybridMultilevel"/>
    <w:tmpl w:val="25CED8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3EF0DCB"/>
    <w:multiLevelType w:val="hybridMultilevel"/>
    <w:tmpl w:val="2B92CC88"/>
    <w:lvl w:ilvl="0" w:tplc="662C1E3C">
      <w:start w:val="1"/>
      <w:numFmt w:val="decimal"/>
      <w:lvlText w:val="%1."/>
      <w:lvlJc w:val="left"/>
      <w:pPr>
        <w:ind w:left="644" w:hanging="360"/>
      </w:pPr>
      <w:rPr>
        <w:b w:val="0"/>
      </w:rPr>
    </w:lvl>
    <w:lvl w:ilvl="1" w:tplc="381C1100">
      <w:start w:val="1"/>
      <w:numFmt w:val="decimal"/>
      <w:lvlText w:val="(%2)"/>
      <w:lvlJc w:val="left"/>
      <w:pPr>
        <w:ind w:left="1455" w:hanging="37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40F518E"/>
    <w:multiLevelType w:val="hybridMultilevel"/>
    <w:tmpl w:val="FBE662D4"/>
    <w:lvl w:ilvl="0" w:tplc="04070017">
      <w:start w:val="1"/>
      <w:numFmt w:val="lowerLetter"/>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3B7DFD"/>
    <w:multiLevelType w:val="hybridMultilevel"/>
    <w:tmpl w:val="E954D07E"/>
    <w:lvl w:ilvl="0" w:tplc="D31C637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4B408F0"/>
    <w:multiLevelType w:val="hybridMultilevel"/>
    <w:tmpl w:val="34309C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66B653E"/>
    <w:multiLevelType w:val="multilevel"/>
    <w:tmpl w:val="93269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E4786F"/>
    <w:multiLevelType w:val="hybridMultilevel"/>
    <w:tmpl w:val="CA743C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8624A51"/>
    <w:multiLevelType w:val="hybridMultilevel"/>
    <w:tmpl w:val="921E34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BE0849"/>
    <w:multiLevelType w:val="singleLevel"/>
    <w:tmpl w:val="221285F0"/>
    <w:lvl w:ilvl="0">
      <w:start w:val="1"/>
      <w:numFmt w:val="decimal"/>
      <w:lvlText w:val="%1."/>
      <w:legacy w:legacy="1" w:legacySpace="0" w:legacyIndent="283"/>
      <w:lvlJc w:val="left"/>
      <w:pPr>
        <w:ind w:left="283" w:hanging="283"/>
      </w:pPr>
      <w:rPr>
        <w:rFonts w:cs="Times New Roman"/>
      </w:rPr>
    </w:lvl>
  </w:abstractNum>
  <w:abstractNum w:abstractNumId="21" w15:restartNumberingAfterBreak="0">
    <w:nsid w:val="3CDA4658"/>
    <w:multiLevelType w:val="hybridMultilevel"/>
    <w:tmpl w:val="322896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D74569E"/>
    <w:multiLevelType w:val="hybridMultilevel"/>
    <w:tmpl w:val="CCCA1DE6"/>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3F450A36"/>
    <w:multiLevelType w:val="hybridMultilevel"/>
    <w:tmpl w:val="20E413E6"/>
    <w:lvl w:ilvl="0" w:tplc="2C60E418">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EC05538"/>
    <w:multiLevelType w:val="hybridMultilevel"/>
    <w:tmpl w:val="8ED4F35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04B1FCF"/>
    <w:multiLevelType w:val="hybridMultilevel"/>
    <w:tmpl w:val="CCCA1DE6"/>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6" w15:restartNumberingAfterBreak="0">
    <w:nsid w:val="5079062E"/>
    <w:multiLevelType w:val="hybridMultilevel"/>
    <w:tmpl w:val="F906223C"/>
    <w:lvl w:ilvl="0" w:tplc="662C1E3C">
      <w:start w:val="1"/>
      <w:numFmt w:val="decimal"/>
      <w:lvlText w:val="%1."/>
      <w:lvlJc w:val="left"/>
      <w:pPr>
        <w:ind w:left="644"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36C1BFF"/>
    <w:multiLevelType w:val="hybridMultilevel"/>
    <w:tmpl w:val="F3048914"/>
    <w:lvl w:ilvl="0" w:tplc="E8F8317C">
      <w:start w:val="4"/>
      <w:numFmt w:val="decimal"/>
      <w:lvlText w:val="%1."/>
      <w:lvlJc w:val="left"/>
      <w:pPr>
        <w:ind w:left="5464" w:hanging="360"/>
      </w:pPr>
      <w:rPr>
        <w:rFonts w:hint="default"/>
      </w:rPr>
    </w:lvl>
    <w:lvl w:ilvl="1" w:tplc="04070019" w:tentative="1">
      <w:start w:val="1"/>
      <w:numFmt w:val="lowerLetter"/>
      <w:lvlText w:val="%2."/>
      <w:lvlJc w:val="left"/>
      <w:pPr>
        <w:ind w:left="6184" w:hanging="360"/>
      </w:pPr>
    </w:lvl>
    <w:lvl w:ilvl="2" w:tplc="0407001B" w:tentative="1">
      <w:start w:val="1"/>
      <w:numFmt w:val="lowerRoman"/>
      <w:lvlText w:val="%3."/>
      <w:lvlJc w:val="right"/>
      <w:pPr>
        <w:ind w:left="6904" w:hanging="180"/>
      </w:pPr>
    </w:lvl>
    <w:lvl w:ilvl="3" w:tplc="0407000F" w:tentative="1">
      <w:start w:val="1"/>
      <w:numFmt w:val="decimal"/>
      <w:lvlText w:val="%4."/>
      <w:lvlJc w:val="left"/>
      <w:pPr>
        <w:ind w:left="7624" w:hanging="360"/>
      </w:pPr>
    </w:lvl>
    <w:lvl w:ilvl="4" w:tplc="04070019" w:tentative="1">
      <w:start w:val="1"/>
      <w:numFmt w:val="lowerLetter"/>
      <w:lvlText w:val="%5."/>
      <w:lvlJc w:val="left"/>
      <w:pPr>
        <w:ind w:left="8344" w:hanging="360"/>
      </w:pPr>
    </w:lvl>
    <w:lvl w:ilvl="5" w:tplc="0407001B" w:tentative="1">
      <w:start w:val="1"/>
      <w:numFmt w:val="lowerRoman"/>
      <w:lvlText w:val="%6."/>
      <w:lvlJc w:val="right"/>
      <w:pPr>
        <w:ind w:left="9064" w:hanging="180"/>
      </w:pPr>
    </w:lvl>
    <w:lvl w:ilvl="6" w:tplc="0407000F" w:tentative="1">
      <w:start w:val="1"/>
      <w:numFmt w:val="decimal"/>
      <w:lvlText w:val="%7."/>
      <w:lvlJc w:val="left"/>
      <w:pPr>
        <w:ind w:left="9784" w:hanging="360"/>
      </w:pPr>
    </w:lvl>
    <w:lvl w:ilvl="7" w:tplc="04070019" w:tentative="1">
      <w:start w:val="1"/>
      <w:numFmt w:val="lowerLetter"/>
      <w:lvlText w:val="%8."/>
      <w:lvlJc w:val="left"/>
      <w:pPr>
        <w:ind w:left="10504" w:hanging="360"/>
      </w:pPr>
    </w:lvl>
    <w:lvl w:ilvl="8" w:tplc="0407001B" w:tentative="1">
      <w:start w:val="1"/>
      <w:numFmt w:val="lowerRoman"/>
      <w:lvlText w:val="%9."/>
      <w:lvlJc w:val="right"/>
      <w:pPr>
        <w:ind w:left="11224"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A140448"/>
    <w:multiLevelType w:val="hybridMultilevel"/>
    <w:tmpl w:val="AA78673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CB26ABE"/>
    <w:multiLevelType w:val="multilevel"/>
    <w:tmpl w:val="02640EEC"/>
    <w:lvl w:ilvl="0">
      <w:start w:val="1"/>
      <w:numFmt w:val="decimal"/>
      <w:lvlText w:val="%1."/>
      <w:legacy w:legacy="1" w:legacySpace="0" w:legacyIndent="283"/>
      <w:lvlJc w:val="left"/>
      <w:pPr>
        <w:ind w:left="283" w:hanging="283"/>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1" w15:restartNumberingAfterBreak="0">
    <w:nsid w:val="5FBD2A14"/>
    <w:multiLevelType w:val="hybridMultilevel"/>
    <w:tmpl w:val="4D7E2D3E"/>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23B3DBF"/>
    <w:multiLevelType w:val="hybridMultilevel"/>
    <w:tmpl w:val="34ECC3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27C72D4"/>
    <w:multiLevelType w:val="hybridMultilevel"/>
    <w:tmpl w:val="1996F8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3395DE9"/>
    <w:multiLevelType w:val="singleLevel"/>
    <w:tmpl w:val="221285F0"/>
    <w:lvl w:ilvl="0">
      <w:start w:val="1"/>
      <w:numFmt w:val="decimal"/>
      <w:lvlText w:val="%1."/>
      <w:legacy w:legacy="1" w:legacySpace="0" w:legacyIndent="283"/>
      <w:lvlJc w:val="left"/>
      <w:pPr>
        <w:ind w:left="283" w:hanging="283"/>
      </w:pPr>
      <w:rPr>
        <w:rFonts w:cs="Times New Roman"/>
      </w:rPr>
    </w:lvl>
  </w:abstractNum>
  <w:abstractNum w:abstractNumId="35" w15:restartNumberingAfterBreak="0">
    <w:nsid w:val="68AF59B3"/>
    <w:multiLevelType w:val="hybridMultilevel"/>
    <w:tmpl w:val="9CC6C8A6"/>
    <w:lvl w:ilvl="0" w:tplc="98AA5E0E">
      <w:start w:val="9"/>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698A10A3"/>
    <w:multiLevelType w:val="singleLevel"/>
    <w:tmpl w:val="221285F0"/>
    <w:lvl w:ilvl="0">
      <w:start w:val="1"/>
      <w:numFmt w:val="decimal"/>
      <w:lvlText w:val="%1."/>
      <w:legacy w:legacy="1" w:legacySpace="0" w:legacyIndent="283"/>
      <w:lvlJc w:val="left"/>
      <w:pPr>
        <w:ind w:left="283" w:hanging="283"/>
      </w:pPr>
      <w:rPr>
        <w:rFonts w:cs="Times New Roman"/>
      </w:rPr>
    </w:lvl>
  </w:abstractNum>
  <w:abstractNum w:abstractNumId="37" w15:restartNumberingAfterBreak="0">
    <w:nsid w:val="6DA06530"/>
    <w:multiLevelType w:val="singleLevel"/>
    <w:tmpl w:val="286C1BBC"/>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6E481CF0"/>
    <w:multiLevelType w:val="hybridMultilevel"/>
    <w:tmpl w:val="D512C9E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146F6F"/>
    <w:multiLevelType w:val="hybridMultilevel"/>
    <w:tmpl w:val="C5DE502E"/>
    <w:lvl w:ilvl="0" w:tplc="04070001">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0" w15:restartNumberingAfterBreak="0">
    <w:nsid w:val="730F553B"/>
    <w:multiLevelType w:val="singleLevel"/>
    <w:tmpl w:val="221285F0"/>
    <w:lvl w:ilvl="0">
      <w:start w:val="1"/>
      <w:numFmt w:val="decimal"/>
      <w:lvlText w:val="%1."/>
      <w:legacy w:legacy="1" w:legacySpace="0" w:legacyIndent="283"/>
      <w:lvlJc w:val="left"/>
      <w:pPr>
        <w:ind w:left="283" w:hanging="283"/>
      </w:pPr>
      <w:rPr>
        <w:rFonts w:cs="Times New Roman"/>
      </w:rPr>
    </w:lvl>
  </w:abstractNum>
  <w:abstractNum w:abstractNumId="41" w15:restartNumberingAfterBreak="0">
    <w:nsid w:val="754F1640"/>
    <w:multiLevelType w:val="singleLevel"/>
    <w:tmpl w:val="221285F0"/>
    <w:lvl w:ilvl="0">
      <w:start w:val="1"/>
      <w:numFmt w:val="decimal"/>
      <w:lvlText w:val="%1."/>
      <w:legacy w:legacy="1" w:legacySpace="0" w:legacyIndent="283"/>
      <w:lvlJc w:val="left"/>
      <w:pPr>
        <w:ind w:left="283" w:hanging="283"/>
      </w:pPr>
      <w:rPr>
        <w:rFonts w:cs="Times New Roman"/>
      </w:rPr>
    </w:lvl>
  </w:abstractNum>
  <w:num w:numId="1">
    <w:abstractNumId w:val="34"/>
  </w:num>
  <w:num w:numId="2">
    <w:abstractNumId w:val="30"/>
  </w:num>
  <w:num w:numId="3">
    <w:abstractNumId w:val="40"/>
  </w:num>
  <w:num w:numId="4">
    <w:abstractNumId w:val="41"/>
  </w:num>
  <w:num w:numId="5">
    <w:abstractNumId w:val="5"/>
  </w:num>
  <w:num w:numId="6">
    <w:abstractNumId w:val="36"/>
  </w:num>
  <w:num w:numId="7">
    <w:abstractNumId w:val="20"/>
  </w:num>
  <w:num w:numId="8">
    <w:abstractNumId w:val="9"/>
  </w:num>
  <w:num w:numId="9">
    <w:abstractNumId w:val="3"/>
  </w:num>
  <w:num w:numId="10">
    <w:abstractNumId w:val="37"/>
  </w:num>
  <w:num w:numId="11">
    <w:abstractNumId w:val="14"/>
  </w:num>
  <w:num w:numId="12">
    <w:abstractNumId w:val="2"/>
  </w:num>
  <w:num w:numId="13">
    <w:abstractNumId w:val="17"/>
  </w:num>
  <w:num w:numId="14">
    <w:abstractNumId w:val="25"/>
  </w:num>
  <w:num w:numId="15">
    <w:abstractNumId w:val="22"/>
  </w:num>
  <w:num w:numId="16">
    <w:abstractNumId w:val="32"/>
  </w:num>
  <w:num w:numId="17">
    <w:abstractNumId w:val="23"/>
  </w:num>
  <w:num w:numId="18">
    <w:abstractNumId w:val="15"/>
  </w:num>
  <w:num w:numId="19">
    <w:abstractNumId w:val="18"/>
  </w:num>
  <w:num w:numId="20">
    <w:abstractNumId w:val="24"/>
  </w:num>
  <w:num w:numId="21">
    <w:abstractNumId w:val="21"/>
  </w:num>
  <w:num w:numId="22">
    <w:abstractNumId w:val="29"/>
  </w:num>
  <w:num w:numId="23">
    <w:abstractNumId w:val="1"/>
  </w:num>
  <w:num w:numId="24">
    <w:abstractNumId w:val="6"/>
  </w:num>
  <w:num w:numId="25">
    <w:abstractNumId w:val="8"/>
  </w:num>
  <w:num w:numId="26">
    <w:abstractNumId w:val="13"/>
  </w:num>
  <w:num w:numId="27">
    <w:abstractNumId w:val="26"/>
  </w:num>
  <w:num w:numId="28">
    <w:abstractNumId w:val="0"/>
  </w:num>
  <w:num w:numId="29">
    <w:abstractNumId w:val="7"/>
  </w:num>
  <w:num w:numId="30">
    <w:abstractNumId w:val="10"/>
  </w:num>
  <w:num w:numId="31">
    <w:abstractNumId w:val="16"/>
  </w:num>
  <w:num w:numId="32">
    <w:abstractNumId w:val="38"/>
  </w:num>
  <w:num w:numId="33">
    <w:abstractNumId w:val="31"/>
  </w:num>
  <w:num w:numId="34">
    <w:abstractNumId w:val="11"/>
  </w:num>
  <w:num w:numId="35">
    <w:abstractNumId w:val="27"/>
  </w:num>
  <w:num w:numId="36">
    <w:abstractNumId w:val="4"/>
  </w:num>
  <w:num w:numId="37">
    <w:abstractNumId w:val="19"/>
  </w:num>
  <w:num w:numId="38">
    <w:abstractNumId w:val="12"/>
  </w:num>
  <w:num w:numId="39">
    <w:abstractNumId w:val="35"/>
  </w:num>
  <w:num w:numId="40">
    <w:abstractNumId w:val="39"/>
  </w:num>
  <w:num w:numId="41">
    <w:abstractNumId w:val="33"/>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4188AF49-62C8-4BC7-B8DD-FC735E39B243}"/>
    <w:docVar w:name="dgnword-eventsink" w:val="90240696"/>
  </w:docVars>
  <w:rsids>
    <w:rsidRoot w:val="00BC2ED0"/>
    <w:rsid w:val="000068AA"/>
    <w:rsid w:val="0001016E"/>
    <w:rsid w:val="00013166"/>
    <w:rsid w:val="00015BA1"/>
    <w:rsid w:val="0002027C"/>
    <w:rsid w:val="00022228"/>
    <w:rsid w:val="00022A05"/>
    <w:rsid w:val="00024AEC"/>
    <w:rsid w:val="00033633"/>
    <w:rsid w:val="000420B3"/>
    <w:rsid w:val="00042909"/>
    <w:rsid w:val="000459BF"/>
    <w:rsid w:val="00046C37"/>
    <w:rsid w:val="0005466A"/>
    <w:rsid w:val="0005676B"/>
    <w:rsid w:val="00057E0F"/>
    <w:rsid w:val="000608F7"/>
    <w:rsid w:val="00063D56"/>
    <w:rsid w:val="00064B57"/>
    <w:rsid w:val="00065E8A"/>
    <w:rsid w:val="000746D2"/>
    <w:rsid w:val="00075F30"/>
    <w:rsid w:val="0008208C"/>
    <w:rsid w:val="00086F57"/>
    <w:rsid w:val="000A6BCD"/>
    <w:rsid w:val="000A77B4"/>
    <w:rsid w:val="000B16E7"/>
    <w:rsid w:val="000B182E"/>
    <w:rsid w:val="000B2987"/>
    <w:rsid w:val="000B324D"/>
    <w:rsid w:val="000B5DEE"/>
    <w:rsid w:val="000C1917"/>
    <w:rsid w:val="000C3647"/>
    <w:rsid w:val="000C3E34"/>
    <w:rsid w:val="000D6D12"/>
    <w:rsid w:val="000E005E"/>
    <w:rsid w:val="000E4A0B"/>
    <w:rsid w:val="000E6BC6"/>
    <w:rsid w:val="00107838"/>
    <w:rsid w:val="001146CC"/>
    <w:rsid w:val="00115A59"/>
    <w:rsid w:val="00116E06"/>
    <w:rsid w:val="001214CB"/>
    <w:rsid w:val="00121C04"/>
    <w:rsid w:val="0012435B"/>
    <w:rsid w:val="00130DB1"/>
    <w:rsid w:val="00140778"/>
    <w:rsid w:val="001418A2"/>
    <w:rsid w:val="0014270F"/>
    <w:rsid w:val="00146B9D"/>
    <w:rsid w:val="001547BA"/>
    <w:rsid w:val="001709CF"/>
    <w:rsid w:val="001773DE"/>
    <w:rsid w:val="00187467"/>
    <w:rsid w:val="001957B3"/>
    <w:rsid w:val="0019689A"/>
    <w:rsid w:val="001A1370"/>
    <w:rsid w:val="001A17D5"/>
    <w:rsid w:val="001A2026"/>
    <w:rsid w:val="001A376E"/>
    <w:rsid w:val="001A75DF"/>
    <w:rsid w:val="001B3C61"/>
    <w:rsid w:val="001B66CE"/>
    <w:rsid w:val="001B6B70"/>
    <w:rsid w:val="001C5D33"/>
    <w:rsid w:val="001D1A3B"/>
    <w:rsid w:val="001E6EF1"/>
    <w:rsid w:val="001F2C08"/>
    <w:rsid w:val="00201FD1"/>
    <w:rsid w:val="002030CA"/>
    <w:rsid w:val="00210293"/>
    <w:rsid w:val="00211C31"/>
    <w:rsid w:val="00212D37"/>
    <w:rsid w:val="002254C0"/>
    <w:rsid w:val="00225E32"/>
    <w:rsid w:val="002360FE"/>
    <w:rsid w:val="00240F25"/>
    <w:rsid w:val="002429AA"/>
    <w:rsid w:val="002563FC"/>
    <w:rsid w:val="00260934"/>
    <w:rsid w:val="002616E8"/>
    <w:rsid w:val="00261988"/>
    <w:rsid w:val="002625AD"/>
    <w:rsid w:val="002639A8"/>
    <w:rsid w:val="002701C8"/>
    <w:rsid w:val="0027178F"/>
    <w:rsid w:val="00272A0E"/>
    <w:rsid w:val="00274500"/>
    <w:rsid w:val="00277199"/>
    <w:rsid w:val="00287243"/>
    <w:rsid w:val="00287630"/>
    <w:rsid w:val="00290A0F"/>
    <w:rsid w:val="0029138B"/>
    <w:rsid w:val="00294736"/>
    <w:rsid w:val="002961DC"/>
    <w:rsid w:val="002A7015"/>
    <w:rsid w:val="002A7D30"/>
    <w:rsid w:val="002C0749"/>
    <w:rsid w:val="002D649A"/>
    <w:rsid w:val="002F062A"/>
    <w:rsid w:val="002F77CC"/>
    <w:rsid w:val="00300D6E"/>
    <w:rsid w:val="00305FDE"/>
    <w:rsid w:val="00306A68"/>
    <w:rsid w:val="00314613"/>
    <w:rsid w:val="00315C4B"/>
    <w:rsid w:val="003210A6"/>
    <w:rsid w:val="00330F8B"/>
    <w:rsid w:val="00333C0A"/>
    <w:rsid w:val="00333C7E"/>
    <w:rsid w:val="003409E5"/>
    <w:rsid w:val="00340FEE"/>
    <w:rsid w:val="00343EAD"/>
    <w:rsid w:val="00344331"/>
    <w:rsid w:val="00345DE2"/>
    <w:rsid w:val="00354DA8"/>
    <w:rsid w:val="00360B42"/>
    <w:rsid w:val="003616C5"/>
    <w:rsid w:val="003644BA"/>
    <w:rsid w:val="00374718"/>
    <w:rsid w:val="00375B47"/>
    <w:rsid w:val="003953D9"/>
    <w:rsid w:val="003A7C50"/>
    <w:rsid w:val="003C0819"/>
    <w:rsid w:val="003C085D"/>
    <w:rsid w:val="003C58EE"/>
    <w:rsid w:val="003D60AF"/>
    <w:rsid w:val="003E01B3"/>
    <w:rsid w:val="003E22A5"/>
    <w:rsid w:val="003F3AF7"/>
    <w:rsid w:val="003F45C4"/>
    <w:rsid w:val="00400010"/>
    <w:rsid w:val="004056C8"/>
    <w:rsid w:val="00405AED"/>
    <w:rsid w:val="00417659"/>
    <w:rsid w:val="0042152A"/>
    <w:rsid w:val="004328BB"/>
    <w:rsid w:val="004366B1"/>
    <w:rsid w:val="0044156C"/>
    <w:rsid w:val="00443EFF"/>
    <w:rsid w:val="00452B34"/>
    <w:rsid w:val="00463161"/>
    <w:rsid w:val="004849CF"/>
    <w:rsid w:val="00490C44"/>
    <w:rsid w:val="00491484"/>
    <w:rsid w:val="00491755"/>
    <w:rsid w:val="00493F1B"/>
    <w:rsid w:val="004A5AA6"/>
    <w:rsid w:val="004A667A"/>
    <w:rsid w:val="004B1972"/>
    <w:rsid w:val="004B24BE"/>
    <w:rsid w:val="004B27CF"/>
    <w:rsid w:val="004B5D66"/>
    <w:rsid w:val="004C5386"/>
    <w:rsid w:val="004C73D3"/>
    <w:rsid w:val="004C7DB6"/>
    <w:rsid w:val="004D5CC9"/>
    <w:rsid w:val="004E17D8"/>
    <w:rsid w:val="004E70A0"/>
    <w:rsid w:val="004E7B9F"/>
    <w:rsid w:val="004F5FF9"/>
    <w:rsid w:val="004F6250"/>
    <w:rsid w:val="004F63D2"/>
    <w:rsid w:val="00514BC2"/>
    <w:rsid w:val="005212F6"/>
    <w:rsid w:val="0052322F"/>
    <w:rsid w:val="00523684"/>
    <w:rsid w:val="00532AEC"/>
    <w:rsid w:val="00551C5F"/>
    <w:rsid w:val="0055369B"/>
    <w:rsid w:val="00555FD6"/>
    <w:rsid w:val="00556EE4"/>
    <w:rsid w:val="00561D20"/>
    <w:rsid w:val="00575D8F"/>
    <w:rsid w:val="00575E67"/>
    <w:rsid w:val="00577F9F"/>
    <w:rsid w:val="00582EF6"/>
    <w:rsid w:val="00594040"/>
    <w:rsid w:val="00597BD9"/>
    <w:rsid w:val="00597FDD"/>
    <w:rsid w:val="005A09B2"/>
    <w:rsid w:val="005A2F40"/>
    <w:rsid w:val="005B0F84"/>
    <w:rsid w:val="005B1C3D"/>
    <w:rsid w:val="005C275A"/>
    <w:rsid w:val="005C67F3"/>
    <w:rsid w:val="005D41B2"/>
    <w:rsid w:val="005E09DD"/>
    <w:rsid w:val="005E242C"/>
    <w:rsid w:val="005E524C"/>
    <w:rsid w:val="005F2841"/>
    <w:rsid w:val="005F40E9"/>
    <w:rsid w:val="006037E8"/>
    <w:rsid w:val="0060413C"/>
    <w:rsid w:val="00604D21"/>
    <w:rsid w:val="0060664F"/>
    <w:rsid w:val="00610185"/>
    <w:rsid w:val="0061275A"/>
    <w:rsid w:val="00612DBD"/>
    <w:rsid w:val="00630E11"/>
    <w:rsid w:val="00632C94"/>
    <w:rsid w:val="006335F6"/>
    <w:rsid w:val="006340A9"/>
    <w:rsid w:val="006365CF"/>
    <w:rsid w:val="00637C7E"/>
    <w:rsid w:val="00644AF0"/>
    <w:rsid w:val="0064583E"/>
    <w:rsid w:val="00646AFA"/>
    <w:rsid w:val="00652289"/>
    <w:rsid w:val="0065657B"/>
    <w:rsid w:val="0066025F"/>
    <w:rsid w:val="00660696"/>
    <w:rsid w:val="006662DD"/>
    <w:rsid w:val="00672C38"/>
    <w:rsid w:val="006733E6"/>
    <w:rsid w:val="00674572"/>
    <w:rsid w:val="00690D50"/>
    <w:rsid w:val="00691596"/>
    <w:rsid w:val="00691FC6"/>
    <w:rsid w:val="0069213E"/>
    <w:rsid w:val="00692216"/>
    <w:rsid w:val="00697694"/>
    <w:rsid w:val="006A2233"/>
    <w:rsid w:val="006B3463"/>
    <w:rsid w:val="006D32EB"/>
    <w:rsid w:val="006E0BB4"/>
    <w:rsid w:val="006E3FD6"/>
    <w:rsid w:val="006E4629"/>
    <w:rsid w:val="006E6FD5"/>
    <w:rsid w:val="006F1A38"/>
    <w:rsid w:val="006F4A3C"/>
    <w:rsid w:val="00702944"/>
    <w:rsid w:val="007038AA"/>
    <w:rsid w:val="007038AE"/>
    <w:rsid w:val="007043B7"/>
    <w:rsid w:val="00710070"/>
    <w:rsid w:val="00720A7B"/>
    <w:rsid w:val="00724E05"/>
    <w:rsid w:val="00725BFE"/>
    <w:rsid w:val="00730D09"/>
    <w:rsid w:val="00730E77"/>
    <w:rsid w:val="0073483B"/>
    <w:rsid w:val="0074286F"/>
    <w:rsid w:val="00746F68"/>
    <w:rsid w:val="007503E8"/>
    <w:rsid w:val="007646DE"/>
    <w:rsid w:val="00764E73"/>
    <w:rsid w:val="007654DB"/>
    <w:rsid w:val="00771584"/>
    <w:rsid w:val="00774418"/>
    <w:rsid w:val="00777279"/>
    <w:rsid w:val="00782FB8"/>
    <w:rsid w:val="00784429"/>
    <w:rsid w:val="00785C57"/>
    <w:rsid w:val="00790E2B"/>
    <w:rsid w:val="00792351"/>
    <w:rsid w:val="00793CF1"/>
    <w:rsid w:val="007A11BC"/>
    <w:rsid w:val="007B226C"/>
    <w:rsid w:val="007B5731"/>
    <w:rsid w:val="007B5A45"/>
    <w:rsid w:val="007B76C5"/>
    <w:rsid w:val="007C1979"/>
    <w:rsid w:val="007C1ABC"/>
    <w:rsid w:val="007C5A96"/>
    <w:rsid w:val="007C6EB0"/>
    <w:rsid w:val="007C721E"/>
    <w:rsid w:val="007D6D5A"/>
    <w:rsid w:val="007D7FEA"/>
    <w:rsid w:val="007E424E"/>
    <w:rsid w:val="007E52F6"/>
    <w:rsid w:val="007F5F9B"/>
    <w:rsid w:val="0080063B"/>
    <w:rsid w:val="0082014D"/>
    <w:rsid w:val="00820B61"/>
    <w:rsid w:val="00821A44"/>
    <w:rsid w:val="00831B86"/>
    <w:rsid w:val="00835E16"/>
    <w:rsid w:val="008403D8"/>
    <w:rsid w:val="0084046D"/>
    <w:rsid w:val="00844EBA"/>
    <w:rsid w:val="0084668D"/>
    <w:rsid w:val="00851F7A"/>
    <w:rsid w:val="00852AC9"/>
    <w:rsid w:val="008603B6"/>
    <w:rsid w:val="00862196"/>
    <w:rsid w:val="008637FE"/>
    <w:rsid w:val="00873499"/>
    <w:rsid w:val="00877960"/>
    <w:rsid w:val="0088069B"/>
    <w:rsid w:val="00882F21"/>
    <w:rsid w:val="008830E3"/>
    <w:rsid w:val="00884E18"/>
    <w:rsid w:val="0088733D"/>
    <w:rsid w:val="0088799B"/>
    <w:rsid w:val="00890E25"/>
    <w:rsid w:val="00893F01"/>
    <w:rsid w:val="00894817"/>
    <w:rsid w:val="00895E75"/>
    <w:rsid w:val="008A6DD6"/>
    <w:rsid w:val="008B19D3"/>
    <w:rsid w:val="008B28AC"/>
    <w:rsid w:val="008B4DA5"/>
    <w:rsid w:val="008B77AE"/>
    <w:rsid w:val="008D544A"/>
    <w:rsid w:val="008E0AB1"/>
    <w:rsid w:val="008F2AFF"/>
    <w:rsid w:val="008F7112"/>
    <w:rsid w:val="009035A7"/>
    <w:rsid w:val="009100B9"/>
    <w:rsid w:val="00910B45"/>
    <w:rsid w:val="00910F67"/>
    <w:rsid w:val="00917A97"/>
    <w:rsid w:val="009201BB"/>
    <w:rsid w:val="0092337B"/>
    <w:rsid w:val="009279A9"/>
    <w:rsid w:val="00930565"/>
    <w:rsid w:val="00931063"/>
    <w:rsid w:val="009341CA"/>
    <w:rsid w:val="00940F16"/>
    <w:rsid w:val="009510DF"/>
    <w:rsid w:val="00956EAC"/>
    <w:rsid w:val="00960633"/>
    <w:rsid w:val="00961AFE"/>
    <w:rsid w:val="00963E6A"/>
    <w:rsid w:val="0096464E"/>
    <w:rsid w:val="009763DC"/>
    <w:rsid w:val="00976663"/>
    <w:rsid w:val="009825F9"/>
    <w:rsid w:val="00984269"/>
    <w:rsid w:val="00991A2A"/>
    <w:rsid w:val="0099564A"/>
    <w:rsid w:val="00995CD7"/>
    <w:rsid w:val="009A0256"/>
    <w:rsid w:val="009A1C32"/>
    <w:rsid w:val="009A57F9"/>
    <w:rsid w:val="009B1CFE"/>
    <w:rsid w:val="009B22CC"/>
    <w:rsid w:val="009B28C3"/>
    <w:rsid w:val="009B2940"/>
    <w:rsid w:val="009B2AD0"/>
    <w:rsid w:val="009B77E7"/>
    <w:rsid w:val="009C3F42"/>
    <w:rsid w:val="009C4D68"/>
    <w:rsid w:val="009D08BE"/>
    <w:rsid w:val="009D0FF6"/>
    <w:rsid w:val="009D182D"/>
    <w:rsid w:val="009D39A5"/>
    <w:rsid w:val="009D7384"/>
    <w:rsid w:val="00A00D46"/>
    <w:rsid w:val="00A06D19"/>
    <w:rsid w:val="00A07953"/>
    <w:rsid w:val="00A13EF7"/>
    <w:rsid w:val="00A14419"/>
    <w:rsid w:val="00A23525"/>
    <w:rsid w:val="00A30826"/>
    <w:rsid w:val="00A363F2"/>
    <w:rsid w:val="00A36741"/>
    <w:rsid w:val="00A4653C"/>
    <w:rsid w:val="00A46F59"/>
    <w:rsid w:val="00A61114"/>
    <w:rsid w:val="00A614F1"/>
    <w:rsid w:val="00A653BA"/>
    <w:rsid w:val="00A6656C"/>
    <w:rsid w:val="00A838A0"/>
    <w:rsid w:val="00A874E9"/>
    <w:rsid w:val="00A944EA"/>
    <w:rsid w:val="00AA452F"/>
    <w:rsid w:val="00AA551F"/>
    <w:rsid w:val="00AC1D73"/>
    <w:rsid w:val="00AD0963"/>
    <w:rsid w:val="00AD3B85"/>
    <w:rsid w:val="00AE0080"/>
    <w:rsid w:val="00AE414B"/>
    <w:rsid w:val="00AE77B0"/>
    <w:rsid w:val="00AF5D1C"/>
    <w:rsid w:val="00AF6B4E"/>
    <w:rsid w:val="00B051CC"/>
    <w:rsid w:val="00B072C3"/>
    <w:rsid w:val="00B07385"/>
    <w:rsid w:val="00B17712"/>
    <w:rsid w:val="00B23300"/>
    <w:rsid w:val="00B23B06"/>
    <w:rsid w:val="00B37797"/>
    <w:rsid w:val="00B4088D"/>
    <w:rsid w:val="00B41A67"/>
    <w:rsid w:val="00B46085"/>
    <w:rsid w:val="00B53E90"/>
    <w:rsid w:val="00B54743"/>
    <w:rsid w:val="00B54E28"/>
    <w:rsid w:val="00B55777"/>
    <w:rsid w:val="00B614E5"/>
    <w:rsid w:val="00B62319"/>
    <w:rsid w:val="00B74552"/>
    <w:rsid w:val="00B8136D"/>
    <w:rsid w:val="00B87E45"/>
    <w:rsid w:val="00B96B2F"/>
    <w:rsid w:val="00B96F0A"/>
    <w:rsid w:val="00BA6105"/>
    <w:rsid w:val="00BB0B1D"/>
    <w:rsid w:val="00BC2ED0"/>
    <w:rsid w:val="00BD5834"/>
    <w:rsid w:val="00BE3D87"/>
    <w:rsid w:val="00BE6C25"/>
    <w:rsid w:val="00BF3858"/>
    <w:rsid w:val="00BF56EC"/>
    <w:rsid w:val="00BF7A96"/>
    <w:rsid w:val="00C0608D"/>
    <w:rsid w:val="00C063FD"/>
    <w:rsid w:val="00C12DF0"/>
    <w:rsid w:val="00C134BE"/>
    <w:rsid w:val="00C25D56"/>
    <w:rsid w:val="00C33BFD"/>
    <w:rsid w:val="00C41C44"/>
    <w:rsid w:val="00C560D1"/>
    <w:rsid w:val="00C56B83"/>
    <w:rsid w:val="00C575E0"/>
    <w:rsid w:val="00C65C8B"/>
    <w:rsid w:val="00C671B1"/>
    <w:rsid w:val="00C71746"/>
    <w:rsid w:val="00C7577E"/>
    <w:rsid w:val="00C80A8D"/>
    <w:rsid w:val="00C92AAA"/>
    <w:rsid w:val="00CA2577"/>
    <w:rsid w:val="00CB0BE7"/>
    <w:rsid w:val="00CB3603"/>
    <w:rsid w:val="00CB5854"/>
    <w:rsid w:val="00CB65BA"/>
    <w:rsid w:val="00CC2570"/>
    <w:rsid w:val="00CC5981"/>
    <w:rsid w:val="00CD056A"/>
    <w:rsid w:val="00CE07E7"/>
    <w:rsid w:val="00CE2F1E"/>
    <w:rsid w:val="00CE3B18"/>
    <w:rsid w:val="00CE6F1E"/>
    <w:rsid w:val="00CF283F"/>
    <w:rsid w:val="00D0101B"/>
    <w:rsid w:val="00D17455"/>
    <w:rsid w:val="00D2419F"/>
    <w:rsid w:val="00D34E8B"/>
    <w:rsid w:val="00D42912"/>
    <w:rsid w:val="00D4368A"/>
    <w:rsid w:val="00D43D6F"/>
    <w:rsid w:val="00D46DCA"/>
    <w:rsid w:val="00D503CC"/>
    <w:rsid w:val="00D539B5"/>
    <w:rsid w:val="00D54CB9"/>
    <w:rsid w:val="00D561DF"/>
    <w:rsid w:val="00D601AB"/>
    <w:rsid w:val="00D623A4"/>
    <w:rsid w:val="00D6332C"/>
    <w:rsid w:val="00D63A24"/>
    <w:rsid w:val="00D74549"/>
    <w:rsid w:val="00D74587"/>
    <w:rsid w:val="00D76490"/>
    <w:rsid w:val="00D84379"/>
    <w:rsid w:val="00D851FB"/>
    <w:rsid w:val="00DA1E41"/>
    <w:rsid w:val="00DA73E9"/>
    <w:rsid w:val="00DB22C2"/>
    <w:rsid w:val="00DB3F98"/>
    <w:rsid w:val="00DB70CA"/>
    <w:rsid w:val="00DC3585"/>
    <w:rsid w:val="00DC726F"/>
    <w:rsid w:val="00DD4EFA"/>
    <w:rsid w:val="00DE6C7C"/>
    <w:rsid w:val="00DF087A"/>
    <w:rsid w:val="00DF14C0"/>
    <w:rsid w:val="00DF3760"/>
    <w:rsid w:val="00DF682B"/>
    <w:rsid w:val="00E00F97"/>
    <w:rsid w:val="00E0334C"/>
    <w:rsid w:val="00E07709"/>
    <w:rsid w:val="00E07AFC"/>
    <w:rsid w:val="00E14CBB"/>
    <w:rsid w:val="00E16A3F"/>
    <w:rsid w:val="00E32269"/>
    <w:rsid w:val="00E354A3"/>
    <w:rsid w:val="00E362B1"/>
    <w:rsid w:val="00E36567"/>
    <w:rsid w:val="00E37A06"/>
    <w:rsid w:val="00E5042F"/>
    <w:rsid w:val="00E53E72"/>
    <w:rsid w:val="00E548C2"/>
    <w:rsid w:val="00E6001F"/>
    <w:rsid w:val="00E741D5"/>
    <w:rsid w:val="00E74EAF"/>
    <w:rsid w:val="00E828B9"/>
    <w:rsid w:val="00E82A24"/>
    <w:rsid w:val="00E86557"/>
    <w:rsid w:val="00E962C4"/>
    <w:rsid w:val="00E97640"/>
    <w:rsid w:val="00EA1444"/>
    <w:rsid w:val="00EB1B03"/>
    <w:rsid w:val="00EB39A2"/>
    <w:rsid w:val="00EB4817"/>
    <w:rsid w:val="00EB5E3E"/>
    <w:rsid w:val="00EB763D"/>
    <w:rsid w:val="00EC25D7"/>
    <w:rsid w:val="00EC5F4E"/>
    <w:rsid w:val="00EE0A33"/>
    <w:rsid w:val="00EF0D1F"/>
    <w:rsid w:val="00F00D0C"/>
    <w:rsid w:val="00F044FE"/>
    <w:rsid w:val="00F05441"/>
    <w:rsid w:val="00F0560E"/>
    <w:rsid w:val="00F14716"/>
    <w:rsid w:val="00F160BF"/>
    <w:rsid w:val="00F16383"/>
    <w:rsid w:val="00F168DB"/>
    <w:rsid w:val="00F17E3A"/>
    <w:rsid w:val="00F22576"/>
    <w:rsid w:val="00F23652"/>
    <w:rsid w:val="00F27B95"/>
    <w:rsid w:val="00F3218F"/>
    <w:rsid w:val="00F4464E"/>
    <w:rsid w:val="00F466EA"/>
    <w:rsid w:val="00F52B90"/>
    <w:rsid w:val="00F55DFC"/>
    <w:rsid w:val="00F56DF9"/>
    <w:rsid w:val="00F60382"/>
    <w:rsid w:val="00F6199B"/>
    <w:rsid w:val="00F675C5"/>
    <w:rsid w:val="00F7628C"/>
    <w:rsid w:val="00F84E20"/>
    <w:rsid w:val="00F87D9D"/>
    <w:rsid w:val="00F9451A"/>
    <w:rsid w:val="00F94EF2"/>
    <w:rsid w:val="00FA00BE"/>
    <w:rsid w:val="00FA425B"/>
    <w:rsid w:val="00FA4C28"/>
    <w:rsid w:val="00FA4E60"/>
    <w:rsid w:val="00FA645E"/>
    <w:rsid w:val="00FA786F"/>
    <w:rsid w:val="00FB20CE"/>
    <w:rsid w:val="00FB568C"/>
    <w:rsid w:val="00FC007E"/>
    <w:rsid w:val="00FC042F"/>
    <w:rsid w:val="00FC7501"/>
    <w:rsid w:val="00FE1A7D"/>
    <w:rsid w:val="00FE7C8D"/>
    <w:rsid w:val="00FF066C"/>
    <w:rsid w:val="00FF13DF"/>
    <w:rsid w:val="00FF3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21EB5F8A"/>
  <w15:docId w15:val="{1FDB0799-BBFA-407D-ABAA-F27C3737C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74552"/>
    <w:rPr>
      <w:rFonts w:ascii="Arial" w:hAnsi="Arial"/>
      <w:szCs w:val="20"/>
      <w:lang w:val="de-DE" w:eastAsia="de-DE"/>
    </w:rPr>
  </w:style>
  <w:style w:type="paragraph" w:styleId="berschrift1">
    <w:name w:val="heading 1"/>
    <w:basedOn w:val="Standard"/>
    <w:next w:val="Standard"/>
    <w:link w:val="berschrift1Zchn"/>
    <w:uiPriority w:val="99"/>
    <w:qFormat/>
    <w:rsid w:val="00B74552"/>
    <w:pPr>
      <w:keepNext/>
      <w:jc w:val="right"/>
      <w:outlineLvl w:val="0"/>
    </w:pPr>
    <w:rPr>
      <w:b/>
      <w:sz w:val="28"/>
    </w:rPr>
  </w:style>
  <w:style w:type="paragraph" w:styleId="berschrift2">
    <w:name w:val="heading 2"/>
    <w:basedOn w:val="Standard"/>
    <w:next w:val="Standard"/>
    <w:link w:val="berschrift2Zchn"/>
    <w:uiPriority w:val="99"/>
    <w:qFormat/>
    <w:rsid w:val="00B74552"/>
    <w:pPr>
      <w:keepNext/>
      <w:jc w:val="center"/>
      <w:outlineLvl w:val="1"/>
    </w:pPr>
    <w:rPr>
      <w:b/>
      <w:sz w:val="96"/>
    </w:rPr>
  </w:style>
  <w:style w:type="paragraph" w:styleId="berschrift3">
    <w:name w:val="heading 3"/>
    <w:basedOn w:val="Standard"/>
    <w:next w:val="Standard"/>
    <w:link w:val="berschrift3Zchn"/>
    <w:uiPriority w:val="99"/>
    <w:qFormat/>
    <w:rsid w:val="00B74552"/>
    <w:pPr>
      <w:keepNext/>
      <w:outlineLvl w:val="2"/>
    </w:pPr>
    <w:rPr>
      <w:b/>
      <w:sz w:val="28"/>
    </w:rPr>
  </w:style>
  <w:style w:type="paragraph" w:styleId="berschrift5">
    <w:name w:val="heading 5"/>
    <w:basedOn w:val="Standard"/>
    <w:next w:val="Standard"/>
    <w:link w:val="berschrift5Zchn"/>
    <w:uiPriority w:val="99"/>
    <w:qFormat/>
    <w:rsid w:val="00B74552"/>
    <w:pPr>
      <w:keepNext/>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493F1B"/>
    <w:rPr>
      <w:rFonts w:ascii="Cambria" w:hAnsi="Cambria" w:cs="Times New Roman"/>
      <w:b/>
      <w:bCs/>
      <w:kern w:val="32"/>
      <w:sz w:val="32"/>
      <w:szCs w:val="32"/>
    </w:rPr>
  </w:style>
  <w:style w:type="character" w:customStyle="1" w:styleId="berschrift2Zchn">
    <w:name w:val="Überschrift 2 Zchn"/>
    <w:basedOn w:val="Absatz-Standardschriftart"/>
    <w:link w:val="berschrift2"/>
    <w:uiPriority w:val="99"/>
    <w:semiHidden/>
    <w:locked/>
    <w:rsid w:val="00493F1B"/>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
    <w:semiHidden/>
    <w:locked/>
    <w:rsid w:val="00493F1B"/>
    <w:rPr>
      <w:rFonts w:ascii="Cambria" w:hAnsi="Cambria" w:cs="Times New Roman"/>
      <w:b/>
      <w:bCs/>
      <w:sz w:val="26"/>
      <w:szCs w:val="26"/>
    </w:rPr>
  </w:style>
  <w:style w:type="character" w:customStyle="1" w:styleId="berschrift5Zchn">
    <w:name w:val="Überschrift 5 Zchn"/>
    <w:basedOn w:val="Absatz-Standardschriftart"/>
    <w:link w:val="berschrift5"/>
    <w:uiPriority w:val="99"/>
    <w:semiHidden/>
    <w:locked/>
    <w:rsid w:val="00493F1B"/>
    <w:rPr>
      <w:rFonts w:ascii="Calibri" w:hAnsi="Calibri" w:cs="Times New Roman"/>
      <w:b/>
      <w:bCs/>
      <w:i/>
      <w:iCs/>
      <w:sz w:val="26"/>
      <w:szCs w:val="26"/>
    </w:rPr>
  </w:style>
  <w:style w:type="paragraph" w:styleId="Kopfzeile">
    <w:name w:val="header"/>
    <w:basedOn w:val="Standard"/>
    <w:link w:val="KopfzeileZchn"/>
    <w:uiPriority w:val="99"/>
    <w:rsid w:val="00B74552"/>
    <w:pPr>
      <w:tabs>
        <w:tab w:val="center" w:pos="4536"/>
        <w:tab w:val="right" w:pos="9072"/>
      </w:tabs>
    </w:pPr>
  </w:style>
  <w:style w:type="character" w:customStyle="1" w:styleId="KopfzeileZchn">
    <w:name w:val="Kopfzeile Zchn"/>
    <w:basedOn w:val="Absatz-Standardschriftart"/>
    <w:link w:val="Kopfzeile"/>
    <w:uiPriority w:val="99"/>
    <w:locked/>
    <w:rsid w:val="00493F1B"/>
    <w:rPr>
      <w:rFonts w:ascii="Arial" w:hAnsi="Arial" w:cs="Times New Roman"/>
      <w:sz w:val="20"/>
      <w:szCs w:val="20"/>
    </w:rPr>
  </w:style>
  <w:style w:type="paragraph" w:styleId="Fuzeile">
    <w:name w:val="footer"/>
    <w:basedOn w:val="Standard"/>
    <w:link w:val="FuzeileZchn"/>
    <w:uiPriority w:val="99"/>
    <w:rsid w:val="00B74552"/>
    <w:pPr>
      <w:tabs>
        <w:tab w:val="center" w:pos="4536"/>
        <w:tab w:val="right" w:pos="9072"/>
      </w:tabs>
    </w:pPr>
  </w:style>
  <w:style w:type="character" w:customStyle="1" w:styleId="FuzeileZchn">
    <w:name w:val="Fußzeile Zchn"/>
    <w:basedOn w:val="Absatz-Standardschriftart"/>
    <w:link w:val="Fuzeile"/>
    <w:uiPriority w:val="99"/>
    <w:locked/>
    <w:rsid w:val="00493F1B"/>
    <w:rPr>
      <w:rFonts w:ascii="Arial" w:hAnsi="Arial" w:cs="Times New Roman"/>
      <w:sz w:val="20"/>
      <w:szCs w:val="20"/>
    </w:rPr>
  </w:style>
  <w:style w:type="paragraph" w:styleId="Textkrper3">
    <w:name w:val="Body Text 3"/>
    <w:basedOn w:val="Standard"/>
    <w:link w:val="Textkrper3Zchn"/>
    <w:uiPriority w:val="99"/>
    <w:rsid w:val="00B74552"/>
    <w:pPr>
      <w:spacing w:line="360" w:lineRule="auto"/>
      <w:jc w:val="both"/>
    </w:pPr>
    <w:rPr>
      <w:sz w:val="20"/>
    </w:rPr>
  </w:style>
  <w:style w:type="character" w:customStyle="1" w:styleId="Textkrper3Zchn">
    <w:name w:val="Textkörper 3 Zchn"/>
    <w:basedOn w:val="Absatz-Standardschriftart"/>
    <w:link w:val="Textkrper3"/>
    <w:uiPriority w:val="99"/>
    <w:semiHidden/>
    <w:locked/>
    <w:rsid w:val="00493F1B"/>
    <w:rPr>
      <w:rFonts w:ascii="Arial" w:hAnsi="Arial" w:cs="Times New Roman"/>
      <w:sz w:val="16"/>
      <w:szCs w:val="16"/>
    </w:rPr>
  </w:style>
  <w:style w:type="paragraph" w:styleId="Textkrper">
    <w:name w:val="Body Text"/>
    <w:basedOn w:val="Standard"/>
    <w:link w:val="TextkrperZchn"/>
    <w:uiPriority w:val="99"/>
    <w:rsid w:val="00B74552"/>
    <w:pPr>
      <w:spacing w:line="360" w:lineRule="auto"/>
    </w:pPr>
    <w:rPr>
      <w:i/>
    </w:rPr>
  </w:style>
  <w:style w:type="character" w:customStyle="1" w:styleId="TextkrperZchn">
    <w:name w:val="Textkörper Zchn"/>
    <w:basedOn w:val="Absatz-Standardschriftart"/>
    <w:link w:val="Textkrper"/>
    <w:uiPriority w:val="99"/>
    <w:semiHidden/>
    <w:locked/>
    <w:rsid w:val="00493F1B"/>
    <w:rPr>
      <w:rFonts w:ascii="Arial" w:hAnsi="Arial" w:cs="Times New Roman"/>
      <w:sz w:val="20"/>
      <w:szCs w:val="20"/>
    </w:rPr>
  </w:style>
  <w:style w:type="character" w:styleId="Seitenzahl">
    <w:name w:val="page number"/>
    <w:basedOn w:val="Absatz-Standardschriftart"/>
    <w:uiPriority w:val="99"/>
    <w:rsid w:val="00B74552"/>
    <w:rPr>
      <w:rFonts w:cs="Times New Roman"/>
    </w:rPr>
  </w:style>
  <w:style w:type="paragraph" w:customStyle="1" w:styleId="BodyText21">
    <w:name w:val="Body Text 21"/>
    <w:basedOn w:val="Standard"/>
    <w:uiPriority w:val="99"/>
    <w:rsid w:val="00B74552"/>
    <w:pPr>
      <w:spacing w:line="360" w:lineRule="auto"/>
      <w:ind w:left="284"/>
      <w:jc w:val="both"/>
    </w:pPr>
    <w:rPr>
      <w:sz w:val="24"/>
    </w:rPr>
  </w:style>
  <w:style w:type="paragraph" w:styleId="Textkrper2">
    <w:name w:val="Body Text 2"/>
    <w:basedOn w:val="Standard"/>
    <w:link w:val="Textkrper2Zchn"/>
    <w:uiPriority w:val="99"/>
    <w:rsid w:val="00B74552"/>
    <w:pPr>
      <w:spacing w:line="360" w:lineRule="auto"/>
    </w:pPr>
  </w:style>
  <w:style w:type="character" w:customStyle="1" w:styleId="Textkrper2Zchn">
    <w:name w:val="Textkörper 2 Zchn"/>
    <w:basedOn w:val="Absatz-Standardschriftart"/>
    <w:link w:val="Textkrper2"/>
    <w:uiPriority w:val="99"/>
    <w:semiHidden/>
    <w:locked/>
    <w:rsid w:val="00493F1B"/>
    <w:rPr>
      <w:rFonts w:ascii="Arial" w:hAnsi="Arial" w:cs="Times New Roman"/>
      <w:sz w:val="20"/>
      <w:szCs w:val="20"/>
    </w:rPr>
  </w:style>
  <w:style w:type="paragraph" w:styleId="Funotentext">
    <w:name w:val="footnote text"/>
    <w:basedOn w:val="Standard"/>
    <w:link w:val="FunotentextZchn"/>
    <w:uiPriority w:val="99"/>
    <w:semiHidden/>
    <w:rsid w:val="00B74552"/>
    <w:rPr>
      <w:sz w:val="20"/>
    </w:rPr>
  </w:style>
  <w:style w:type="character" w:customStyle="1" w:styleId="FunotentextZchn">
    <w:name w:val="Fußnotentext Zchn"/>
    <w:basedOn w:val="Absatz-Standardschriftart"/>
    <w:link w:val="Funotentext"/>
    <w:uiPriority w:val="99"/>
    <w:semiHidden/>
    <w:locked/>
    <w:rsid w:val="00493F1B"/>
    <w:rPr>
      <w:rFonts w:ascii="Arial" w:hAnsi="Arial" w:cs="Times New Roman"/>
      <w:sz w:val="20"/>
      <w:szCs w:val="20"/>
    </w:rPr>
  </w:style>
  <w:style w:type="character" w:styleId="Hyperlink">
    <w:name w:val="Hyperlink"/>
    <w:basedOn w:val="Absatz-Standardschriftart"/>
    <w:uiPriority w:val="99"/>
    <w:rsid w:val="00B74552"/>
    <w:rPr>
      <w:rFonts w:cs="Times New Roman"/>
      <w:color w:val="0000FF"/>
      <w:u w:val="single"/>
    </w:rPr>
  </w:style>
  <w:style w:type="paragraph" w:styleId="Textkrper-Zeileneinzug">
    <w:name w:val="Body Text Indent"/>
    <w:basedOn w:val="Standard"/>
    <w:link w:val="Textkrper-ZeileneinzugZchn"/>
    <w:uiPriority w:val="99"/>
    <w:rsid w:val="00B74552"/>
    <w:pPr>
      <w:ind w:left="360"/>
    </w:pPr>
  </w:style>
  <w:style w:type="character" w:customStyle="1" w:styleId="Textkrper-ZeileneinzugZchn">
    <w:name w:val="Textkörper-Zeileneinzug Zchn"/>
    <w:basedOn w:val="Absatz-Standardschriftart"/>
    <w:link w:val="Textkrper-Zeileneinzug"/>
    <w:uiPriority w:val="99"/>
    <w:semiHidden/>
    <w:locked/>
    <w:rsid w:val="00493F1B"/>
    <w:rPr>
      <w:rFonts w:ascii="Arial" w:hAnsi="Arial" w:cs="Times New Roman"/>
      <w:sz w:val="20"/>
      <w:szCs w:val="20"/>
    </w:rPr>
  </w:style>
  <w:style w:type="character" w:styleId="BesuchterLink">
    <w:name w:val="FollowedHyperlink"/>
    <w:basedOn w:val="Absatz-Standardschriftart"/>
    <w:uiPriority w:val="99"/>
    <w:rsid w:val="00400010"/>
    <w:rPr>
      <w:rFonts w:cs="Times New Roman"/>
      <w:color w:val="800080"/>
      <w:u w:val="single"/>
    </w:rPr>
  </w:style>
  <w:style w:type="paragraph" w:customStyle="1" w:styleId="BodyTextIndent31">
    <w:name w:val="Body Text Indent 31"/>
    <w:basedOn w:val="Standard"/>
    <w:uiPriority w:val="99"/>
    <w:rsid w:val="00B23B06"/>
    <w:pPr>
      <w:spacing w:line="360" w:lineRule="auto"/>
      <w:ind w:left="284" w:hanging="284"/>
      <w:jc w:val="both"/>
    </w:pPr>
    <w:rPr>
      <w:sz w:val="24"/>
    </w:rPr>
  </w:style>
  <w:style w:type="character" w:styleId="Kommentarzeichen">
    <w:name w:val="annotation reference"/>
    <w:basedOn w:val="Absatz-Standardschriftart"/>
    <w:uiPriority w:val="99"/>
    <w:semiHidden/>
    <w:rsid w:val="00210293"/>
    <w:rPr>
      <w:rFonts w:cs="Times New Roman"/>
      <w:sz w:val="16"/>
    </w:rPr>
  </w:style>
  <w:style w:type="paragraph" w:styleId="Kommentartext">
    <w:name w:val="annotation text"/>
    <w:basedOn w:val="Standard"/>
    <w:link w:val="KommentartextZchn"/>
    <w:uiPriority w:val="99"/>
    <w:semiHidden/>
    <w:rsid w:val="00210293"/>
    <w:rPr>
      <w:sz w:val="20"/>
    </w:rPr>
  </w:style>
  <w:style w:type="character" w:customStyle="1" w:styleId="KommentartextZchn">
    <w:name w:val="Kommentartext Zchn"/>
    <w:basedOn w:val="Absatz-Standardschriftart"/>
    <w:link w:val="Kommentartext"/>
    <w:uiPriority w:val="99"/>
    <w:semiHidden/>
    <w:locked/>
    <w:rsid w:val="00493F1B"/>
    <w:rPr>
      <w:rFonts w:ascii="Arial" w:hAnsi="Arial" w:cs="Times New Roman"/>
      <w:sz w:val="20"/>
      <w:szCs w:val="20"/>
    </w:rPr>
  </w:style>
  <w:style w:type="paragraph" w:styleId="Kommentarthema">
    <w:name w:val="annotation subject"/>
    <w:basedOn w:val="Kommentartext"/>
    <w:next w:val="Kommentartext"/>
    <w:link w:val="KommentarthemaZchn"/>
    <w:uiPriority w:val="99"/>
    <w:semiHidden/>
    <w:rsid w:val="00210293"/>
    <w:rPr>
      <w:b/>
      <w:bCs/>
    </w:rPr>
  </w:style>
  <w:style w:type="character" w:customStyle="1" w:styleId="KommentarthemaZchn">
    <w:name w:val="Kommentarthema Zchn"/>
    <w:basedOn w:val="KommentartextZchn"/>
    <w:link w:val="Kommentarthema"/>
    <w:uiPriority w:val="99"/>
    <w:semiHidden/>
    <w:locked/>
    <w:rsid w:val="00493F1B"/>
    <w:rPr>
      <w:rFonts w:ascii="Arial" w:hAnsi="Arial" w:cs="Times New Roman"/>
      <w:b/>
      <w:bCs/>
      <w:sz w:val="20"/>
      <w:szCs w:val="20"/>
    </w:rPr>
  </w:style>
  <w:style w:type="paragraph" w:styleId="Sprechblasentext">
    <w:name w:val="Balloon Text"/>
    <w:basedOn w:val="Standard"/>
    <w:link w:val="SprechblasentextZchn"/>
    <w:uiPriority w:val="99"/>
    <w:semiHidden/>
    <w:rsid w:val="0021029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493F1B"/>
    <w:rPr>
      <w:rFonts w:cs="Times New Roman"/>
      <w:sz w:val="2"/>
    </w:rPr>
  </w:style>
  <w:style w:type="paragraph" w:styleId="StandardWeb">
    <w:name w:val="Normal (Web)"/>
    <w:basedOn w:val="Standard"/>
    <w:uiPriority w:val="99"/>
    <w:rsid w:val="00DA1E41"/>
    <w:pPr>
      <w:spacing w:before="105" w:after="105"/>
    </w:pPr>
    <w:rPr>
      <w:rFonts w:ascii="Times New Roman" w:hAnsi="Times New Roman"/>
      <w:sz w:val="24"/>
      <w:szCs w:val="24"/>
    </w:rPr>
  </w:style>
  <w:style w:type="character" w:styleId="Hervorhebung">
    <w:name w:val="Emphasis"/>
    <w:basedOn w:val="Absatz-Standardschriftart"/>
    <w:uiPriority w:val="99"/>
    <w:qFormat/>
    <w:rsid w:val="00774418"/>
    <w:rPr>
      <w:rFonts w:cs="Times New Roman"/>
      <w:i/>
    </w:rPr>
  </w:style>
  <w:style w:type="paragraph" w:styleId="Listenabsatz">
    <w:name w:val="List Paragraph"/>
    <w:basedOn w:val="Standard"/>
    <w:uiPriority w:val="99"/>
    <w:qFormat/>
    <w:rsid w:val="00C80A8D"/>
    <w:pPr>
      <w:ind w:left="720"/>
      <w:contextualSpacing/>
    </w:pPr>
  </w:style>
  <w:style w:type="paragraph" w:customStyle="1" w:styleId="Default">
    <w:name w:val="Default"/>
    <w:rsid w:val="0012435B"/>
    <w:pPr>
      <w:widowControl w:val="0"/>
      <w:autoSpaceDE w:val="0"/>
      <w:autoSpaceDN w:val="0"/>
      <w:adjustRightInd w:val="0"/>
    </w:pPr>
    <w:rPr>
      <w:rFonts w:ascii="Arial" w:eastAsiaTheme="minorEastAsia" w:hAnsi="Arial" w:cs="Arial"/>
      <w:color w:val="000000"/>
      <w:sz w:val="24"/>
      <w:szCs w:val="24"/>
      <w:lang w:val="en-GB" w:eastAsia="en-GB"/>
    </w:rPr>
  </w:style>
  <w:style w:type="paragraph" w:customStyle="1" w:styleId="CM1">
    <w:name w:val="CM1"/>
    <w:basedOn w:val="Default"/>
    <w:next w:val="Default"/>
    <w:uiPriority w:val="99"/>
    <w:rsid w:val="0012435B"/>
    <w:rPr>
      <w:color w:val="auto"/>
    </w:rPr>
  </w:style>
  <w:style w:type="paragraph" w:styleId="Aufzhlungszeichen">
    <w:name w:val="List Bullet"/>
    <w:basedOn w:val="Standard"/>
    <w:uiPriority w:val="4"/>
    <w:unhideWhenUsed/>
    <w:qFormat/>
    <w:rsid w:val="007E424E"/>
    <w:pPr>
      <w:spacing w:after="240" w:line="280" w:lineRule="exact"/>
      <w:contextualSpacing/>
    </w:pPr>
    <w:rPr>
      <w:sz w:val="20"/>
    </w:rPr>
  </w:style>
  <w:style w:type="paragraph" w:customStyle="1" w:styleId="GSIAdr">
    <w:name w:val="GSIAdr"/>
    <w:basedOn w:val="Kopfzeile"/>
    <w:qFormat/>
    <w:rsid w:val="0044156C"/>
    <w:pPr>
      <w:spacing w:line="200" w:lineRule="atLeast"/>
      <w:ind w:left="284"/>
    </w:pPr>
    <w:rPr>
      <w:rFonts w:asciiTheme="minorHAnsi" w:eastAsiaTheme="minorHAnsi" w:hAnsiTheme="minorHAnsi" w:cstheme="minorBidi"/>
      <w:sz w:val="16"/>
      <w:szCs w:val="16"/>
      <w:lang w:eastAsia="en-US"/>
    </w:rPr>
  </w:style>
  <w:style w:type="character" w:customStyle="1" w:styleId="outputdata1">
    <w:name w:val="outputdata1"/>
    <w:basedOn w:val="Absatz-Standardschriftart"/>
    <w:rsid w:val="0044156C"/>
    <w:rPr>
      <w:b w:val="0"/>
      <w:bCs w:val="0"/>
      <w:sz w:val="18"/>
      <w:szCs w:val="18"/>
    </w:rPr>
  </w:style>
  <w:style w:type="character" w:customStyle="1" w:styleId="outputdata">
    <w:name w:val="outputdata"/>
    <w:basedOn w:val="Absatz-Standardschriftart"/>
    <w:rsid w:val="00CC2570"/>
  </w:style>
  <w:style w:type="character" w:customStyle="1" w:styleId="sapmtext">
    <w:name w:val="sapmtext"/>
    <w:basedOn w:val="Absatz-Standardschriftart"/>
    <w:rsid w:val="00B40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79350">
      <w:bodyDiv w:val="1"/>
      <w:marLeft w:val="0"/>
      <w:marRight w:val="0"/>
      <w:marTop w:val="0"/>
      <w:marBottom w:val="0"/>
      <w:divBdr>
        <w:top w:val="none" w:sz="0" w:space="0" w:color="auto"/>
        <w:left w:val="none" w:sz="0" w:space="0" w:color="auto"/>
        <w:bottom w:val="none" w:sz="0" w:space="0" w:color="auto"/>
        <w:right w:val="none" w:sz="0" w:space="0" w:color="auto"/>
      </w:divBdr>
    </w:div>
    <w:div w:id="704906698">
      <w:bodyDiv w:val="1"/>
      <w:marLeft w:val="0"/>
      <w:marRight w:val="0"/>
      <w:marTop w:val="0"/>
      <w:marBottom w:val="0"/>
      <w:divBdr>
        <w:top w:val="none" w:sz="0" w:space="0" w:color="auto"/>
        <w:left w:val="none" w:sz="0" w:space="0" w:color="auto"/>
        <w:bottom w:val="none" w:sz="0" w:space="0" w:color="auto"/>
        <w:right w:val="none" w:sz="0" w:space="0" w:color="auto"/>
      </w:divBdr>
      <w:divsChild>
        <w:div w:id="1500609883">
          <w:marLeft w:val="0"/>
          <w:marRight w:val="0"/>
          <w:marTop w:val="0"/>
          <w:marBottom w:val="0"/>
          <w:divBdr>
            <w:top w:val="none" w:sz="0" w:space="0" w:color="auto"/>
            <w:left w:val="none" w:sz="0" w:space="0" w:color="auto"/>
            <w:bottom w:val="none" w:sz="0" w:space="0" w:color="auto"/>
            <w:right w:val="none" w:sz="0" w:space="0" w:color="auto"/>
          </w:divBdr>
        </w:div>
      </w:divsChild>
    </w:div>
    <w:div w:id="844397170">
      <w:bodyDiv w:val="1"/>
      <w:marLeft w:val="0"/>
      <w:marRight w:val="0"/>
      <w:marTop w:val="0"/>
      <w:marBottom w:val="0"/>
      <w:divBdr>
        <w:top w:val="none" w:sz="0" w:space="0" w:color="auto"/>
        <w:left w:val="none" w:sz="0" w:space="0" w:color="auto"/>
        <w:bottom w:val="none" w:sz="0" w:space="0" w:color="auto"/>
        <w:right w:val="none" w:sz="0" w:space="0" w:color="auto"/>
      </w:divBdr>
      <w:divsChild>
        <w:div w:id="1188563997">
          <w:marLeft w:val="0"/>
          <w:marRight w:val="0"/>
          <w:marTop w:val="0"/>
          <w:marBottom w:val="0"/>
          <w:divBdr>
            <w:top w:val="none" w:sz="0" w:space="0" w:color="auto"/>
            <w:left w:val="none" w:sz="0" w:space="0" w:color="auto"/>
            <w:bottom w:val="none" w:sz="0" w:space="0" w:color="auto"/>
            <w:right w:val="none" w:sz="0" w:space="0" w:color="auto"/>
          </w:divBdr>
        </w:div>
      </w:divsChild>
    </w:div>
    <w:div w:id="1367178742">
      <w:bodyDiv w:val="1"/>
      <w:marLeft w:val="0"/>
      <w:marRight w:val="0"/>
      <w:marTop w:val="0"/>
      <w:marBottom w:val="0"/>
      <w:divBdr>
        <w:top w:val="none" w:sz="0" w:space="0" w:color="auto"/>
        <w:left w:val="none" w:sz="0" w:space="0" w:color="auto"/>
        <w:bottom w:val="none" w:sz="0" w:space="0" w:color="auto"/>
        <w:right w:val="none" w:sz="0" w:space="0" w:color="auto"/>
      </w:divBdr>
      <w:divsChild>
        <w:div w:id="943685099">
          <w:marLeft w:val="0"/>
          <w:marRight w:val="0"/>
          <w:marTop w:val="0"/>
          <w:marBottom w:val="0"/>
          <w:divBdr>
            <w:top w:val="none" w:sz="0" w:space="0" w:color="auto"/>
            <w:left w:val="none" w:sz="0" w:space="0" w:color="auto"/>
            <w:bottom w:val="none" w:sz="0" w:space="0" w:color="auto"/>
            <w:right w:val="none" w:sz="0" w:space="0" w:color="auto"/>
          </w:divBdr>
        </w:div>
      </w:divsChild>
    </w:div>
    <w:div w:id="1531143224">
      <w:bodyDiv w:val="1"/>
      <w:marLeft w:val="0"/>
      <w:marRight w:val="0"/>
      <w:marTop w:val="0"/>
      <w:marBottom w:val="0"/>
      <w:divBdr>
        <w:top w:val="none" w:sz="0" w:space="0" w:color="auto"/>
        <w:left w:val="none" w:sz="0" w:space="0" w:color="auto"/>
        <w:bottom w:val="none" w:sz="0" w:space="0" w:color="auto"/>
        <w:right w:val="none" w:sz="0" w:space="0" w:color="auto"/>
      </w:divBdr>
    </w:div>
    <w:div w:id="1743260243">
      <w:marLeft w:val="0"/>
      <w:marRight w:val="0"/>
      <w:marTop w:val="0"/>
      <w:marBottom w:val="0"/>
      <w:divBdr>
        <w:top w:val="none" w:sz="0" w:space="0" w:color="auto"/>
        <w:left w:val="none" w:sz="0" w:space="0" w:color="auto"/>
        <w:bottom w:val="none" w:sz="0" w:space="0" w:color="auto"/>
        <w:right w:val="none" w:sz="0" w:space="0" w:color="auto"/>
      </w:divBdr>
      <w:divsChild>
        <w:div w:id="1743260248">
          <w:marLeft w:val="0"/>
          <w:marRight w:val="0"/>
          <w:marTop w:val="0"/>
          <w:marBottom w:val="0"/>
          <w:divBdr>
            <w:top w:val="none" w:sz="0" w:space="0" w:color="auto"/>
            <w:left w:val="none" w:sz="0" w:space="0" w:color="auto"/>
            <w:bottom w:val="none" w:sz="0" w:space="0" w:color="auto"/>
            <w:right w:val="none" w:sz="0" w:space="0" w:color="auto"/>
          </w:divBdr>
          <w:divsChild>
            <w:div w:id="1743260241">
              <w:marLeft w:val="0"/>
              <w:marRight w:val="0"/>
              <w:marTop w:val="0"/>
              <w:marBottom w:val="0"/>
              <w:divBdr>
                <w:top w:val="none" w:sz="0" w:space="0" w:color="auto"/>
                <w:left w:val="none" w:sz="0" w:space="0" w:color="auto"/>
                <w:bottom w:val="none" w:sz="0" w:space="0" w:color="auto"/>
                <w:right w:val="none" w:sz="0" w:space="0" w:color="auto"/>
              </w:divBdr>
              <w:divsChild>
                <w:div w:id="1743260247">
                  <w:marLeft w:val="0"/>
                  <w:marRight w:val="0"/>
                  <w:marTop w:val="0"/>
                  <w:marBottom w:val="0"/>
                  <w:divBdr>
                    <w:top w:val="none" w:sz="0" w:space="0" w:color="auto"/>
                    <w:left w:val="none" w:sz="0" w:space="0" w:color="auto"/>
                    <w:bottom w:val="none" w:sz="0" w:space="0" w:color="auto"/>
                    <w:right w:val="none" w:sz="0" w:space="0" w:color="auto"/>
                  </w:divBdr>
                  <w:divsChild>
                    <w:div w:id="1743260258">
                      <w:marLeft w:val="0"/>
                      <w:marRight w:val="0"/>
                      <w:marTop w:val="0"/>
                      <w:marBottom w:val="0"/>
                      <w:divBdr>
                        <w:top w:val="none" w:sz="0" w:space="0" w:color="auto"/>
                        <w:left w:val="none" w:sz="0" w:space="0" w:color="auto"/>
                        <w:bottom w:val="none" w:sz="0" w:space="0" w:color="auto"/>
                        <w:right w:val="none" w:sz="0" w:space="0" w:color="auto"/>
                      </w:divBdr>
                      <w:divsChild>
                        <w:div w:id="1743260244">
                          <w:marLeft w:val="0"/>
                          <w:marRight w:val="0"/>
                          <w:marTop w:val="105"/>
                          <w:marBottom w:val="0"/>
                          <w:divBdr>
                            <w:top w:val="none" w:sz="0" w:space="0" w:color="auto"/>
                            <w:left w:val="none" w:sz="0" w:space="0" w:color="auto"/>
                            <w:bottom w:val="none" w:sz="0" w:space="0" w:color="auto"/>
                            <w:right w:val="none" w:sz="0" w:space="0" w:color="auto"/>
                          </w:divBdr>
                          <w:divsChild>
                            <w:div w:id="1743260262">
                              <w:marLeft w:val="0"/>
                              <w:marRight w:val="0"/>
                              <w:marTop w:val="0"/>
                              <w:marBottom w:val="0"/>
                              <w:divBdr>
                                <w:top w:val="none" w:sz="0" w:space="0" w:color="auto"/>
                                <w:left w:val="none" w:sz="0" w:space="0" w:color="auto"/>
                                <w:bottom w:val="none" w:sz="0" w:space="0" w:color="auto"/>
                                <w:right w:val="none" w:sz="0" w:space="0" w:color="auto"/>
                              </w:divBdr>
                              <w:divsChild>
                                <w:div w:id="174326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3260245">
      <w:marLeft w:val="0"/>
      <w:marRight w:val="0"/>
      <w:marTop w:val="0"/>
      <w:marBottom w:val="0"/>
      <w:divBdr>
        <w:top w:val="none" w:sz="0" w:space="0" w:color="auto"/>
        <w:left w:val="none" w:sz="0" w:space="0" w:color="auto"/>
        <w:bottom w:val="none" w:sz="0" w:space="0" w:color="auto"/>
        <w:right w:val="none" w:sz="0" w:space="0" w:color="auto"/>
      </w:divBdr>
      <w:divsChild>
        <w:div w:id="1743260251">
          <w:marLeft w:val="0"/>
          <w:marRight w:val="0"/>
          <w:marTop w:val="0"/>
          <w:marBottom w:val="0"/>
          <w:divBdr>
            <w:top w:val="none" w:sz="0" w:space="0" w:color="auto"/>
            <w:left w:val="none" w:sz="0" w:space="0" w:color="auto"/>
            <w:bottom w:val="none" w:sz="0" w:space="0" w:color="auto"/>
            <w:right w:val="none" w:sz="0" w:space="0" w:color="auto"/>
          </w:divBdr>
          <w:divsChild>
            <w:div w:id="1743260242">
              <w:marLeft w:val="0"/>
              <w:marRight w:val="0"/>
              <w:marTop w:val="0"/>
              <w:marBottom w:val="0"/>
              <w:divBdr>
                <w:top w:val="none" w:sz="0" w:space="0" w:color="auto"/>
                <w:left w:val="none" w:sz="0" w:space="0" w:color="auto"/>
                <w:bottom w:val="none" w:sz="0" w:space="0" w:color="auto"/>
                <w:right w:val="none" w:sz="0" w:space="0" w:color="auto"/>
              </w:divBdr>
              <w:divsChild>
                <w:div w:id="1743260252">
                  <w:marLeft w:val="0"/>
                  <w:marRight w:val="0"/>
                  <w:marTop w:val="0"/>
                  <w:marBottom w:val="0"/>
                  <w:divBdr>
                    <w:top w:val="none" w:sz="0" w:space="0" w:color="auto"/>
                    <w:left w:val="none" w:sz="0" w:space="0" w:color="auto"/>
                    <w:bottom w:val="none" w:sz="0" w:space="0" w:color="auto"/>
                    <w:right w:val="none" w:sz="0" w:space="0" w:color="auto"/>
                  </w:divBdr>
                  <w:divsChild>
                    <w:div w:id="1743260255">
                      <w:marLeft w:val="0"/>
                      <w:marRight w:val="0"/>
                      <w:marTop w:val="0"/>
                      <w:marBottom w:val="0"/>
                      <w:divBdr>
                        <w:top w:val="none" w:sz="0" w:space="0" w:color="auto"/>
                        <w:left w:val="none" w:sz="0" w:space="0" w:color="auto"/>
                        <w:bottom w:val="none" w:sz="0" w:space="0" w:color="auto"/>
                        <w:right w:val="none" w:sz="0" w:space="0" w:color="auto"/>
                      </w:divBdr>
                      <w:divsChild>
                        <w:div w:id="1743260249">
                          <w:marLeft w:val="0"/>
                          <w:marRight w:val="0"/>
                          <w:marTop w:val="105"/>
                          <w:marBottom w:val="0"/>
                          <w:divBdr>
                            <w:top w:val="none" w:sz="0" w:space="0" w:color="auto"/>
                            <w:left w:val="none" w:sz="0" w:space="0" w:color="auto"/>
                            <w:bottom w:val="none" w:sz="0" w:space="0" w:color="auto"/>
                            <w:right w:val="none" w:sz="0" w:space="0" w:color="auto"/>
                          </w:divBdr>
                          <w:divsChild>
                            <w:div w:id="1743260253">
                              <w:marLeft w:val="0"/>
                              <w:marRight w:val="0"/>
                              <w:marTop w:val="0"/>
                              <w:marBottom w:val="0"/>
                              <w:divBdr>
                                <w:top w:val="none" w:sz="0" w:space="0" w:color="auto"/>
                                <w:left w:val="none" w:sz="0" w:space="0" w:color="auto"/>
                                <w:bottom w:val="none" w:sz="0" w:space="0" w:color="auto"/>
                                <w:right w:val="none" w:sz="0" w:space="0" w:color="auto"/>
                              </w:divBdr>
                              <w:divsChild>
                                <w:div w:id="174326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3260254">
      <w:marLeft w:val="0"/>
      <w:marRight w:val="0"/>
      <w:marTop w:val="0"/>
      <w:marBottom w:val="0"/>
      <w:divBdr>
        <w:top w:val="none" w:sz="0" w:space="0" w:color="auto"/>
        <w:left w:val="none" w:sz="0" w:space="0" w:color="auto"/>
        <w:bottom w:val="none" w:sz="0" w:space="0" w:color="auto"/>
        <w:right w:val="none" w:sz="0" w:space="0" w:color="auto"/>
      </w:divBdr>
      <w:divsChild>
        <w:div w:id="1743260246">
          <w:marLeft w:val="0"/>
          <w:marRight w:val="0"/>
          <w:marTop w:val="0"/>
          <w:marBottom w:val="0"/>
          <w:divBdr>
            <w:top w:val="none" w:sz="0" w:space="0" w:color="auto"/>
            <w:left w:val="none" w:sz="0" w:space="0" w:color="auto"/>
            <w:bottom w:val="none" w:sz="0" w:space="0" w:color="auto"/>
            <w:right w:val="none" w:sz="0" w:space="0" w:color="auto"/>
          </w:divBdr>
        </w:div>
      </w:divsChild>
    </w:div>
    <w:div w:id="1743260256">
      <w:marLeft w:val="0"/>
      <w:marRight w:val="0"/>
      <w:marTop w:val="0"/>
      <w:marBottom w:val="0"/>
      <w:divBdr>
        <w:top w:val="none" w:sz="0" w:space="0" w:color="auto"/>
        <w:left w:val="none" w:sz="0" w:space="0" w:color="auto"/>
        <w:bottom w:val="none" w:sz="0" w:space="0" w:color="auto"/>
        <w:right w:val="none" w:sz="0" w:space="0" w:color="auto"/>
      </w:divBdr>
      <w:divsChild>
        <w:div w:id="1743260266">
          <w:marLeft w:val="0"/>
          <w:marRight w:val="0"/>
          <w:marTop w:val="0"/>
          <w:marBottom w:val="0"/>
          <w:divBdr>
            <w:top w:val="none" w:sz="0" w:space="0" w:color="auto"/>
            <w:left w:val="none" w:sz="0" w:space="0" w:color="auto"/>
            <w:bottom w:val="none" w:sz="0" w:space="0" w:color="auto"/>
            <w:right w:val="none" w:sz="0" w:space="0" w:color="auto"/>
          </w:divBdr>
        </w:div>
      </w:divsChild>
    </w:div>
    <w:div w:id="1743260261">
      <w:marLeft w:val="0"/>
      <w:marRight w:val="0"/>
      <w:marTop w:val="0"/>
      <w:marBottom w:val="0"/>
      <w:divBdr>
        <w:top w:val="none" w:sz="0" w:space="0" w:color="auto"/>
        <w:left w:val="none" w:sz="0" w:space="0" w:color="auto"/>
        <w:bottom w:val="none" w:sz="0" w:space="0" w:color="auto"/>
        <w:right w:val="none" w:sz="0" w:space="0" w:color="auto"/>
      </w:divBdr>
      <w:divsChild>
        <w:div w:id="1743260257">
          <w:marLeft w:val="0"/>
          <w:marRight w:val="0"/>
          <w:marTop w:val="0"/>
          <w:marBottom w:val="0"/>
          <w:divBdr>
            <w:top w:val="none" w:sz="0" w:space="0" w:color="auto"/>
            <w:left w:val="none" w:sz="0" w:space="0" w:color="auto"/>
            <w:bottom w:val="none" w:sz="0" w:space="0" w:color="auto"/>
            <w:right w:val="none" w:sz="0" w:space="0" w:color="auto"/>
          </w:divBdr>
        </w:div>
      </w:divsChild>
    </w:div>
    <w:div w:id="1743260263">
      <w:marLeft w:val="0"/>
      <w:marRight w:val="0"/>
      <w:marTop w:val="0"/>
      <w:marBottom w:val="0"/>
      <w:divBdr>
        <w:top w:val="none" w:sz="0" w:space="0" w:color="auto"/>
        <w:left w:val="none" w:sz="0" w:space="0" w:color="auto"/>
        <w:bottom w:val="none" w:sz="0" w:space="0" w:color="auto"/>
        <w:right w:val="none" w:sz="0" w:space="0" w:color="auto"/>
      </w:divBdr>
      <w:divsChild>
        <w:div w:id="1743260259">
          <w:marLeft w:val="0"/>
          <w:marRight w:val="0"/>
          <w:marTop w:val="0"/>
          <w:marBottom w:val="0"/>
          <w:divBdr>
            <w:top w:val="none" w:sz="0" w:space="0" w:color="auto"/>
            <w:left w:val="none" w:sz="0" w:space="0" w:color="auto"/>
            <w:bottom w:val="none" w:sz="0" w:space="0" w:color="auto"/>
            <w:right w:val="none" w:sz="0" w:space="0" w:color="auto"/>
          </w:divBdr>
        </w:div>
      </w:divsChild>
    </w:div>
    <w:div w:id="1743260264">
      <w:marLeft w:val="0"/>
      <w:marRight w:val="0"/>
      <w:marTop w:val="0"/>
      <w:marBottom w:val="0"/>
      <w:divBdr>
        <w:top w:val="none" w:sz="0" w:space="0" w:color="auto"/>
        <w:left w:val="none" w:sz="0" w:space="0" w:color="auto"/>
        <w:bottom w:val="none" w:sz="0" w:space="0" w:color="auto"/>
        <w:right w:val="none" w:sz="0" w:space="0" w:color="auto"/>
      </w:divBdr>
      <w:divsChild>
        <w:div w:id="1743260240">
          <w:marLeft w:val="0"/>
          <w:marRight w:val="0"/>
          <w:marTop w:val="0"/>
          <w:marBottom w:val="0"/>
          <w:divBdr>
            <w:top w:val="none" w:sz="0" w:space="0" w:color="auto"/>
            <w:left w:val="none" w:sz="0" w:space="0" w:color="auto"/>
            <w:bottom w:val="none" w:sz="0" w:space="0" w:color="auto"/>
            <w:right w:val="none" w:sz="0" w:space="0" w:color="auto"/>
          </w:divBdr>
        </w:div>
      </w:divsChild>
    </w:div>
    <w:div w:id="1743260267">
      <w:marLeft w:val="0"/>
      <w:marRight w:val="0"/>
      <w:marTop w:val="0"/>
      <w:marBottom w:val="0"/>
      <w:divBdr>
        <w:top w:val="none" w:sz="0" w:space="0" w:color="auto"/>
        <w:left w:val="none" w:sz="0" w:space="0" w:color="auto"/>
        <w:bottom w:val="none" w:sz="0" w:space="0" w:color="auto"/>
        <w:right w:val="none" w:sz="0" w:space="0" w:color="auto"/>
      </w:divBdr>
      <w:divsChild>
        <w:div w:id="1743260260">
          <w:marLeft w:val="0"/>
          <w:marRight w:val="0"/>
          <w:marTop w:val="0"/>
          <w:marBottom w:val="0"/>
          <w:divBdr>
            <w:top w:val="none" w:sz="0" w:space="0" w:color="auto"/>
            <w:left w:val="none" w:sz="0" w:space="0" w:color="auto"/>
            <w:bottom w:val="none" w:sz="0" w:space="0" w:color="auto"/>
            <w:right w:val="none" w:sz="0" w:space="0" w:color="auto"/>
          </w:divBdr>
        </w:div>
      </w:divsChild>
    </w:div>
    <w:div w:id="21459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ustervertr&#228;ge\Mustervertrag_blank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5FAD5-6B65-4197-853F-79A400ADA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Mustervertrag_blanko.dot</Template>
  <TotalTime>0</TotalTime>
  <Pages>6</Pages>
  <Words>1227</Words>
  <Characters>8048</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GSI Helmholzzentrum für Schwerionenforschung GmbH</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Marx, Doreen</dc:creator>
  <cp:lastModifiedBy>Stuke, Stefanie</cp:lastModifiedBy>
  <cp:revision>7</cp:revision>
  <cp:lastPrinted>2018-10-18T06:13:00Z</cp:lastPrinted>
  <dcterms:created xsi:type="dcterms:W3CDTF">2026-07-15T09:16:00Z</dcterms:created>
  <dcterms:modified xsi:type="dcterms:W3CDTF">2026-07-16T11:18:00Z</dcterms:modified>
</cp:coreProperties>
</file>